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8A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заседании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6C8A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Наблюдательного совета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6C8A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наблюдательного совета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6C8A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_________Н.Ш. Безрукова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6C8A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  ______2013г.</w:t>
      </w:r>
      <w:r w:rsidRPr="00802D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6C8A" w:rsidRDefault="00626C8A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DA1F12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626C8A" w:rsidRPr="00DA1F12" w:rsidRDefault="00626C8A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F12">
        <w:rPr>
          <w:rFonts w:ascii="Times New Roman" w:hAnsi="Times New Roman" w:cs="Times New Roman"/>
          <w:b/>
          <w:sz w:val="24"/>
          <w:szCs w:val="24"/>
        </w:rPr>
        <w:t xml:space="preserve"> о результатах деятельности муниципальн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автономного </w:t>
      </w:r>
      <w:r w:rsidRPr="00DA1F12">
        <w:rPr>
          <w:rFonts w:ascii="Times New Roman" w:hAnsi="Times New Roman" w:cs="Times New Roman"/>
          <w:b/>
          <w:sz w:val="24"/>
          <w:szCs w:val="24"/>
        </w:rPr>
        <w:t>учреждени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и об использовании закрепленного за ним муниципального имущества</w:t>
      </w:r>
    </w:p>
    <w:p w:rsidR="00626C8A" w:rsidRDefault="00626C8A" w:rsidP="00FB238B">
      <w:pPr>
        <w:pStyle w:val="ConsPlusNonformat"/>
        <w:widowControl/>
      </w:pPr>
      <w:r w:rsidRPr="00AC2047">
        <w:t xml:space="preserve">             </w:t>
      </w:r>
    </w:p>
    <w:p w:rsidR="00626C8A" w:rsidRDefault="00626C8A" w:rsidP="00FB238B">
      <w:pPr>
        <w:pStyle w:val="ConsPlusNonformat"/>
        <w:widowControl/>
      </w:pPr>
    </w:p>
    <w:p w:rsidR="00626C8A" w:rsidRPr="00DA1F12" w:rsidRDefault="00626C8A" w:rsidP="00DA1F12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DA1F12">
        <w:rPr>
          <w:b/>
          <w:sz w:val="22"/>
          <w:szCs w:val="22"/>
        </w:rPr>
        <w:t>Раздел 1. Общие сведения об учреждении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961"/>
        <w:gridCol w:w="4860"/>
      </w:tblGrid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Полное наименование учреждения, обособленного структурного подразделения учреждения (далее – учреждение)</w:t>
            </w:r>
          </w:p>
        </w:tc>
        <w:tc>
          <w:tcPr>
            <w:tcW w:w="4860" w:type="dxa"/>
          </w:tcPr>
          <w:p w:rsidR="00626C8A" w:rsidRDefault="00626C8A" w:rsidP="006978CE">
            <w:pPr>
              <w:autoSpaceDE w:val="0"/>
              <w:autoSpaceDN w:val="0"/>
              <w:adjustRightInd w:val="0"/>
              <w:jc w:val="both"/>
            </w:pPr>
            <w:r>
              <w:t>муниципальное автономное образовательное учреждение дополнительного образования детей города Набережные Челны «Специализированная детско-юношеская спортивная школа Олимпийского резерва № 12»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Сокращенное наименование учреждения</w:t>
            </w:r>
          </w:p>
        </w:tc>
        <w:tc>
          <w:tcPr>
            <w:tcW w:w="4860" w:type="dxa"/>
          </w:tcPr>
          <w:p w:rsidR="00626C8A" w:rsidRDefault="00626C8A" w:rsidP="006978CE">
            <w:pPr>
              <w:autoSpaceDE w:val="0"/>
              <w:autoSpaceDN w:val="0"/>
              <w:adjustRightInd w:val="0"/>
              <w:jc w:val="both"/>
            </w:pPr>
            <w:r>
              <w:t>МАОУ ДОД «СДЮСШОР № 12»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Основной государственный регистрационный номер (ОГРН), Свидетельство о государственной регистрации юридического лица (дата, регистрационный номер)</w:t>
            </w:r>
          </w:p>
        </w:tc>
        <w:tc>
          <w:tcPr>
            <w:tcW w:w="4860" w:type="dxa"/>
          </w:tcPr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ОГРН 1031616010073</w:t>
            </w:r>
          </w:p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государственной регистрации юридического лица от 11.01.2012  серия 16 № 006381834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Идентификационный номер налогоплательщика (ИНН), Свидетельство о постановке на учет в налоговом органе (дата, регистрационный номер)</w:t>
            </w:r>
          </w:p>
        </w:tc>
        <w:tc>
          <w:tcPr>
            <w:tcW w:w="48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1650082901</w:t>
            </w:r>
          </w:p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Код причины постановки на учет (КПП), Свидетельство о постановке на учет в налоговом органе (дата, регистрационный номер) </w:t>
            </w:r>
          </w:p>
        </w:tc>
        <w:tc>
          <w:tcPr>
            <w:tcW w:w="48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165001001</w:t>
            </w:r>
          </w:p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Наименование публично-правового образования, создавшего учреждение</w:t>
            </w:r>
          </w:p>
        </w:tc>
        <w:tc>
          <w:tcPr>
            <w:tcW w:w="4860" w:type="dxa"/>
          </w:tcPr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Наименование органа местного самоуправления, осуществляющего функции и полномочия учредителя (далее – учредитель)</w:t>
            </w:r>
          </w:p>
        </w:tc>
        <w:tc>
          <w:tcPr>
            <w:tcW w:w="4860" w:type="dxa"/>
          </w:tcPr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Решение учредителя о создании, реорганизации, изменении типа учреждения (вид правового акта, наименование органа (должностного лица) местного самоуправления, принявшего (издавшего) правовой акт, дата его принятия, регистрационный номер и наименование правового акта)</w:t>
            </w:r>
          </w:p>
        </w:tc>
        <w:tc>
          <w:tcPr>
            <w:tcW w:w="4860" w:type="dxa"/>
          </w:tcPr>
          <w:p w:rsidR="00626C8A" w:rsidRDefault="00626C8A" w:rsidP="00551466">
            <w:pPr>
              <w:autoSpaceDE w:val="0"/>
              <w:autoSpaceDN w:val="0"/>
              <w:adjustRightInd w:val="0"/>
              <w:jc w:val="both"/>
            </w:pPr>
            <w:r>
              <w:t xml:space="preserve">Постановление Исполнительного комитета от 19 декабря 2007 года № 5010 «О создании муниципального автономного образовательного учреждения дополнительного образования детей города Набережные Челны «Специализированная детско-юношеская спортивная школа Олимпийского резерва № 12»  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Сведения о руководителе учреждения (наименование должности, имя руководителя)</w:t>
            </w:r>
          </w:p>
        </w:tc>
        <w:tc>
          <w:tcPr>
            <w:tcW w:w="4860" w:type="dxa"/>
          </w:tcPr>
          <w:p w:rsidR="00626C8A" w:rsidRDefault="00626C8A" w:rsidP="00551466">
            <w:pPr>
              <w:autoSpaceDE w:val="0"/>
              <w:autoSpaceDN w:val="0"/>
              <w:adjustRightInd w:val="0"/>
              <w:jc w:val="center"/>
            </w:pPr>
            <w:r>
              <w:t>директор Алексеева Ольга Валерьевна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Наблюдательный совет (должности и Ф.И.О. членов)</w:t>
            </w:r>
          </w:p>
        </w:tc>
        <w:tc>
          <w:tcPr>
            <w:tcW w:w="4860" w:type="dxa"/>
          </w:tcPr>
          <w:p w:rsidR="00626C8A" w:rsidRDefault="00626C8A" w:rsidP="001247EC">
            <w:pPr>
              <w:autoSpaceDE w:val="0"/>
              <w:autoSpaceDN w:val="0"/>
              <w:adjustRightInd w:val="0"/>
              <w:jc w:val="both"/>
            </w:pPr>
            <w:r>
              <w:t>1) Безрукова Наталья Шивкетовна, начальник управления физической культуры и спорта Исполнительного комитета;</w:t>
            </w:r>
          </w:p>
          <w:p w:rsidR="00626C8A" w:rsidRDefault="00626C8A" w:rsidP="00E34FCF">
            <w:pPr>
              <w:autoSpaceDE w:val="0"/>
              <w:autoSpaceDN w:val="0"/>
              <w:adjustRightInd w:val="0"/>
              <w:jc w:val="both"/>
            </w:pPr>
            <w:r>
              <w:t>2) Комаров Александр Петрович - тренер-преподаватель муниципального автономного образовательного учреждения дополнительного образования детей города Набережные Челны «Специализированная детско-юношеская спортивная школа Олимпийского резерва № 12»;</w:t>
            </w:r>
            <w:r>
              <w:br/>
              <w:t>3) Ащеулов Игорь Юрьевич - генеральный директор сети магазинов «</w:t>
            </w:r>
            <w:r>
              <w:rPr>
                <w:lang w:val="en-US"/>
              </w:rPr>
              <w:t>ROZZI</w:t>
            </w:r>
            <w:r>
              <w:t>»;</w:t>
            </w:r>
            <w:r>
              <w:br/>
              <w:t xml:space="preserve">4) </w:t>
            </w:r>
            <w:r w:rsidRPr="00E34FCF">
              <w:t>Фадеева Елена Анатольевна-</w:t>
            </w:r>
            <w:r>
              <w:t xml:space="preserve">  специалист информационных технологий, общество с ограниченной ответственностью «Управляющая компания «Ком»;</w:t>
            </w:r>
          </w:p>
          <w:p w:rsidR="00626C8A" w:rsidRDefault="00626C8A" w:rsidP="008242AD">
            <w:pPr>
              <w:autoSpaceDE w:val="0"/>
              <w:autoSpaceDN w:val="0"/>
              <w:adjustRightInd w:val="0"/>
              <w:jc w:val="both"/>
            </w:pPr>
            <w:r>
              <w:t>5) Кожевникова Елена Сергеевна - индивидуальный предприниматель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>Перечень разрешительных документов (с указанием даты выдачи, номеров и срока действия), на основании которых учреждение осуществляет деятельность</w:t>
            </w:r>
          </w:p>
        </w:tc>
        <w:tc>
          <w:tcPr>
            <w:tcW w:w="4860" w:type="dxa"/>
          </w:tcPr>
          <w:p w:rsidR="00626C8A" w:rsidRDefault="00626C8A" w:rsidP="00551466">
            <w:pPr>
              <w:autoSpaceDE w:val="0"/>
              <w:autoSpaceDN w:val="0"/>
              <w:adjustRightInd w:val="0"/>
              <w:jc w:val="both"/>
            </w:pPr>
            <w:r>
              <w:t>лицензия, серия 16Л01 №0000393 от «26» декабря 2012г, выдана МОиН РТ бессрочно</w:t>
            </w:r>
          </w:p>
        </w:tc>
      </w:tr>
      <w:tr w:rsidR="00626C8A" w:rsidTr="00455CB5">
        <w:tc>
          <w:tcPr>
            <w:tcW w:w="534" w:type="dxa"/>
          </w:tcPr>
          <w:p w:rsidR="00626C8A" w:rsidRDefault="00626C8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626C8A" w:rsidRPr="000A2DF0" w:rsidRDefault="00626C8A" w:rsidP="00100B33">
            <w:pPr>
              <w:autoSpaceDE w:val="0"/>
              <w:autoSpaceDN w:val="0"/>
              <w:adjustRightInd w:val="0"/>
            </w:pPr>
            <w:r>
              <w:t xml:space="preserve">Отчетный период, за который составляется отчет о результатах  деятельности и об использовании имущества (за </w:t>
            </w:r>
            <w:r w:rsidRPr="00100B33">
              <w:rPr>
                <w:lang w:val="en-US"/>
              </w:rPr>
              <w:t>n</w:t>
            </w:r>
            <w:r w:rsidRPr="000A2DF0">
              <w:t xml:space="preserve"> </w:t>
            </w:r>
            <w:r>
              <w:t xml:space="preserve">– 1 год и </w:t>
            </w:r>
            <w:r w:rsidRPr="00100B33">
              <w:rPr>
                <w:lang w:val="en-US"/>
              </w:rPr>
              <w:t>n</w:t>
            </w:r>
            <w:r>
              <w:t xml:space="preserve"> год, где </w:t>
            </w:r>
            <w:r w:rsidRPr="00100B33">
              <w:rPr>
                <w:lang w:val="en-US"/>
              </w:rPr>
              <w:t>n</w:t>
            </w:r>
            <w:r w:rsidRPr="002762AA">
              <w:t xml:space="preserve"> </w:t>
            </w:r>
            <w:r>
              <w:t>– год, предшествующий опубликованию год) )</w:t>
            </w:r>
          </w:p>
        </w:tc>
        <w:tc>
          <w:tcPr>
            <w:tcW w:w="48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2011, 2012 </w:t>
            </w:r>
          </w:p>
        </w:tc>
      </w:tr>
    </w:tbl>
    <w:p w:rsidR="00626C8A" w:rsidRDefault="00626C8A" w:rsidP="00DA1F12">
      <w:pPr>
        <w:autoSpaceDE w:val="0"/>
        <w:autoSpaceDN w:val="0"/>
        <w:adjustRightInd w:val="0"/>
        <w:jc w:val="center"/>
      </w:pPr>
    </w:p>
    <w:p w:rsidR="00626C8A" w:rsidRDefault="00626C8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Виды деятельности в соответствии с учредительными документами</w:t>
      </w:r>
    </w:p>
    <w:p w:rsidR="00626C8A" w:rsidRDefault="00626C8A" w:rsidP="005C4744">
      <w:pPr>
        <w:autoSpaceDE w:val="0"/>
        <w:autoSpaceDN w:val="0"/>
        <w:adjustRightInd w:val="0"/>
        <w:jc w:val="both"/>
      </w:pPr>
      <w:r>
        <w:t>1) за 2011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626C8A" w:rsidRPr="00100B33" w:rsidTr="00100B33">
        <w:tc>
          <w:tcPr>
            <w:tcW w:w="1008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626C8A" w:rsidRPr="00100B33" w:rsidTr="00100B33">
        <w:tc>
          <w:tcPr>
            <w:tcW w:w="1008" w:type="dxa"/>
            <w:vMerge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</w:p>
        </w:tc>
        <w:tc>
          <w:tcPr>
            <w:tcW w:w="2586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  <w:tc>
          <w:tcPr>
            <w:tcW w:w="1914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626C8A" w:rsidRPr="00100B33" w:rsidTr="00100B33">
        <w:tc>
          <w:tcPr>
            <w:tcW w:w="100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626C8A" w:rsidRPr="00100B33" w:rsidTr="00100B33">
        <w:tc>
          <w:tcPr>
            <w:tcW w:w="100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детям дополнительного образования физкультурно-спортивной направленности </w:t>
            </w:r>
          </w:p>
        </w:tc>
        <w:tc>
          <w:tcPr>
            <w:tcW w:w="2586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</w:tcPr>
          <w:p w:rsidR="00626C8A" w:rsidRPr="00100B33" w:rsidRDefault="00626C8A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платные дополнительные образовательные услуги</w:t>
            </w:r>
          </w:p>
        </w:tc>
        <w:tc>
          <w:tcPr>
            <w:tcW w:w="2766" w:type="dxa"/>
          </w:tcPr>
          <w:p w:rsidR="00626C8A" w:rsidRPr="00100B33" w:rsidRDefault="00626C8A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2) преподавание специальных курсов и 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626C8A" w:rsidRDefault="00626C8A" w:rsidP="004D7DB3">
      <w:pPr>
        <w:autoSpaceDE w:val="0"/>
        <w:autoSpaceDN w:val="0"/>
        <w:adjustRightInd w:val="0"/>
        <w:jc w:val="both"/>
      </w:pPr>
    </w:p>
    <w:p w:rsidR="00626C8A" w:rsidRDefault="00626C8A" w:rsidP="004D7DB3">
      <w:pPr>
        <w:autoSpaceDE w:val="0"/>
        <w:autoSpaceDN w:val="0"/>
        <w:adjustRightInd w:val="0"/>
        <w:jc w:val="both"/>
      </w:pPr>
      <w:r>
        <w:t>2) за 2012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626C8A" w:rsidRPr="00100B33" w:rsidTr="00100B33">
        <w:tc>
          <w:tcPr>
            <w:tcW w:w="1008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626C8A" w:rsidRPr="00100B33" w:rsidTr="00100B33">
        <w:tc>
          <w:tcPr>
            <w:tcW w:w="1008" w:type="dxa"/>
            <w:vMerge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</w:p>
        </w:tc>
        <w:tc>
          <w:tcPr>
            <w:tcW w:w="2586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  <w:tc>
          <w:tcPr>
            <w:tcW w:w="1914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626C8A" w:rsidRPr="00100B33" w:rsidTr="00100B33">
        <w:tc>
          <w:tcPr>
            <w:tcW w:w="100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626C8A" w:rsidRPr="00100B33" w:rsidTr="00100B33">
        <w:tc>
          <w:tcPr>
            <w:tcW w:w="1008" w:type="dxa"/>
          </w:tcPr>
          <w:p w:rsidR="00626C8A" w:rsidRPr="00100B33" w:rsidRDefault="00626C8A" w:rsidP="009B49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</w:tcPr>
          <w:p w:rsidR="00626C8A" w:rsidRPr="00100B33" w:rsidRDefault="00626C8A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детям дополнительного образования физкультурно-спортивной направленности </w:t>
            </w:r>
          </w:p>
        </w:tc>
        <w:tc>
          <w:tcPr>
            <w:tcW w:w="2586" w:type="dxa"/>
          </w:tcPr>
          <w:p w:rsidR="00626C8A" w:rsidRPr="00100B33" w:rsidRDefault="00626C8A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</w:tcPr>
          <w:p w:rsidR="00626C8A" w:rsidRPr="00100B33" w:rsidRDefault="00626C8A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платные дополнительные образовательные услуги</w:t>
            </w:r>
          </w:p>
        </w:tc>
        <w:tc>
          <w:tcPr>
            <w:tcW w:w="2766" w:type="dxa"/>
          </w:tcPr>
          <w:p w:rsidR="00626C8A" w:rsidRPr="00100B33" w:rsidRDefault="00626C8A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2) преподавание специальных курсов и 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626C8A" w:rsidRDefault="00626C8A" w:rsidP="004D7DB3">
      <w:pPr>
        <w:autoSpaceDE w:val="0"/>
        <w:autoSpaceDN w:val="0"/>
        <w:adjustRightInd w:val="0"/>
        <w:jc w:val="both"/>
      </w:pPr>
    </w:p>
    <w:p w:rsidR="00626C8A" w:rsidRDefault="00626C8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Перечень услуг (работ), которые оказываются потребителям за плату с указанием потребителей</w:t>
      </w:r>
    </w:p>
    <w:p w:rsidR="00626C8A" w:rsidRPr="005C4744" w:rsidRDefault="00626C8A" w:rsidP="005C4744">
      <w:pPr>
        <w:autoSpaceDE w:val="0"/>
        <w:autoSpaceDN w:val="0"/>
        <w:adjustRightInd w:val="0"/>
        <w:jc w:val="both"/>
      </w:pPr>
      <w:r>
        <w:t>1) за 2011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45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626C8A" w:rsidRDefault="00626C8A" w:rsidP="00D2314E">
      <w:pPr>
        <w:autoSpaceDE w:val="0"/>
        <w:autoSpaceDN w:val="0"/>
        <w:adjustRightInd w:val="0"/>
        <w:jc w:val="both"/>
      </w:pPr>
    </w:p>
    <w:p w:rsidR="00626C8A" w:rsidRDefault="00626C8A" w:rsidP="00D2314E">
      <w:pPr>
        <w:autoSpaceDE w:val="0"/>
        <w:autoSpaceDN w:val="0"/>
        <w:adjustRightInd w:val="0"/>
        <w:jc w:val="both"/>
      </w:pPr>
      <w:r>
        <w:t>2) за 2012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45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626C8A" w:rsidRPr="00100B33" w:rsidRDefault="00626C8A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68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626C8A" w:rsidRPr="005C4744" w:rsidRDefault="00626C8A" w:rsidP="00D2314E">
      <w:pPr>
        <w:autoSpaceDE w:val="0"/>
        <w:autoSpaceDN w:val="0"/>
        <w:adjustRightInd w:val="0"/>
        <w:jc w:val="both"/>
      </w:pPr>
    </w:p>
    <w:p w:rsidR="00626C8A" w:rsidRPr="00C71A6D" w:rsidRDefault="00626C8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C71A6D">
        <w:t>Количество штатных единиц учреждения</w:t>
      </w:r>
    </w:p>
    <w:p w:rsidR="00626C8A" w:rsidRDefault="00626C8A" w:rsidP="005C4744">
      <w:pPr>
        <w:autoSpaceDE w:val="0"/>
        <w:autoSpaceDN w:val="0"/>
        <w:adjustRightInd w:val="0"/>
        <w:jc w:val="both"/>
      </w:pPr>
      <w:r>
        <w:t>1) за 2011</w:t>
      </w:r>
      <w:r>
        <w:rPr>
          <w:lang w:val="en-US"/>
        </w:rPr>
        <w:t xml:space="preserve"> </w:t>
      </w:r>
      <w:r>
        <w:t xml:space="preserve">год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1845"/>
        <w:gridCol w:w="1288"/>
        <w:gridCol w:w="1000"/>
        <w:gridCol w:w="945"/>
        <w:gridCol w:w="1749"/>
        <w:gridCol w:w="1390"/>
        <w:gridCol w:w="1343"/>
      </w:tblGrid>
      <w:tr w:rsidR="00626C8A" w:rsidTr="00551466">
        <w:tc>
          <w:tcPr>
            <w:tcW w:w="861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845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288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Квали-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фика-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ция</w:t>
            </w:r>
          </w:p>
        </w:tc>
        <w:tc>
          <w:tcPr>
            <w:tcW w:w="1945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749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измене-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ния</w:t>
            </w:r>
          </w:p>
        </w:tc>
        <w:tc>
          <w:tcPr>
            <w:tcW w:w="1390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Средне-годовая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626C8A" w:rsidTr="00551466">
        <w:tc>
          <w:tcPr>
            <w:tcW w:w="861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8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</w:t>
            </w:r>
            <w:r w:rsidRPr="00100B33">
              <w:rPr>
                <w:sz w:val="22"/>
                <w:szCs w:val="22"/>
              </w:rPr>
              <w:br/>
              <w:t xml:space="preserve">начало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   </w:t>
            </w:r>
            <w:r w:rsidRPr="00100B33">
              <w:rPr>
                <w:sz w:val="22"/>
                <w:szCs w:val="22"/>
              </w:rPr>
              <w:br/>
              <w:t xml:space="preserve">конец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749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551466">
        <w:tc>
          <w:tcPr>
            <w:tcW w:w="86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8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00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49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26C8A" w:rsidTr="00551466">
        <w:tc>
          <w:tcPr>
            <w:tcW w:w="86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288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0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45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49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15281,00</w:t>
            </w:r>
          </w:p>
        </w:tc>
      </w:tr>
      <w:tr w:rsidR="00626C8A" w:rsidTr="00551466">
        <w:tc>
          <w:tcPr>
            <w:tcW w:w="86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288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0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80,73</w:t>
            </w:r>
          </w:p>
        </w:tc>
        <w:tc>
          <w:tcPr>
            <w:tcW w:w="945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62,3</w:t>
            </w:r>
          </w:p>
        </w:tc>
        <w:tc>
          <w:tcPr>
            <w:tcW w:w="1749" w:type="dxa"/>
          </w:tcPr>
          <w:p w:rsidR="00626C8A" w:rsidRPr="00F81411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81411">
              <w:rPr>
                <w:rFonts w:ascii="Times New Roman" w:hAnsi="Times New Roman" w:cs="Times New Roman"/>
              </w:rPr>
              <w:t>утверждение нового плана комплектования на 2011/12 учебный год</w:t>
            </w:r>
          </w:p>
        </w:tc>
        <w:tc>
          <w:tcPr>
            <w:tcW w:w="139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1343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13731,00</w:t>
            </w:r>
          </w:p>
        </w:tc>
      </w:tr>
      <w:tr w:rsidR="00626C8A" w:rsidTr="00551466">
        <w:tc>
          <w:tcPr>
            <w:tcW w:w="86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288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49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43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6102,00</w:t>
            </w:r>
          </w:p>
        </w:tc>
      </w:tr>
      <w:tr w:rsidR="00626C8A" w:rsidTr="00551466">
        <w:tc>
          <w:tcPr>
            <w:tcW w:w="2706" w:type="dxa"/>
            <w:gridSpan w:val="2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8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91,73</w:t>
            </w:r>
          </w:p>
        </w:tc>
        <w:tc>
          <w:tcPr>
            <w:tcW w:w="945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73,3</w:t>
            </w:r>
          </w:p>
        </w:tc>
        <w:tc>
          <w:tcPr>
            <w:tcW w:w="1749" w:type="dxa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Pr="00100B33" w:rsidRDefault="00626C8A" w:rsidP="00714A4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34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11732,00</w:t>
            </w:r>
          </w:p>
        </w:tc>
      </w:tr>
    </w:tbl>
    <w:p w:rsidR="00626C8A" w:rsidRDefault="00626C8A" w:rsidP="004D41AA">
      <w:pPr>
        <w:autoSpaceDE w:val="0"/>
        <w:autoSpaceDN w:val="0"/>
        <w:adjustRightInd w:val="0"/>
        <w:jc w:val="both"/>
      </w:pPr>
    </w:p>
    <w:p w:rsidR="00626C8A" w:rsidRDefault="00626C8A" w:rsidP="004D41AA">
      <w:pPr>
        <w:autoSpaceDE w:val="0"/>
        <w:autoSpaceDN w:val="0"/>
        <w:adjustRightInd w:val="0"/>
        <w:jc w:val="both"/>
      </w:pPr>
      <w:r>
        <w:t xml:space="preserve">2) </w:t>
      </w:r>
      <w:r w:rsidRPr="003B302C">
        <w:t>за 201</w:t>
      </w:r>
      <w:r>
        <w:t>2</w:t>
      </w:r>
      <w:r w:rsidRPr="003B302C"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1845"/>
        <w:gridCol w:w="1322"/>
        <w:gridCol w:w="1016"/>
        <w:gridCol w:w="966"/>
        <w:gridCol w:w="1610"/>
        <w:gridCol w:w="1390"/>
        <w:gridCol w:w="1343"/>
      </w:tblGrid>
      <w:tr w:rsidR="00626C8A" w:rsidRPr="00551466" w:rsidTr="00100B33">
        <w:tc>
          <w:tcPr>
            <w:tcW w:w="901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845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322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Квали-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фика-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ция</w:t>
            </w:r>
          </w:p>
        </w:tc>
        <w:tc>
          <w:tcPr>
            <w:tcW w:w="1982" w:type="dxa"/>
            <w:gridSpan w:val="2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438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измене-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ния</w:t>
            </w:r>
          </w:p>
        </w:tc>
        <w:tc>
          <w:tcPr>
            <w:tcW w:w="1390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Средне-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годовая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626C8A" w:rsidRPr="00551466" w:rsidTr="00100B33">
        <w:tc>
          <w:tcPr>
            <w:tcW w:w="901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16" w:type="dxa"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</w:t>
            </w:r>
            <w:r w:rsidRPr="00F206A8">
              <w:rPr>
                <w:sz w:val="22"/>
                <w:szCs w:val="22"/>
              </w:rPr>
              <w:br/>
              <w:t xml:space="preserve">начало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66" w:type="dxa"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   </w:t>
            </w:r>
            <w:r w:rsidRPr="00F206A8">
              <w:rPr>
                <w:sz w:val="22"/>
                <w:szCs w:val="22"/>
              </w:rPr>
              <w:br/>
              <w:t xml:space="preserve">конец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438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551466" w:rsidTr="00100B33">
        <w:tc>
          <w:tcPr>
            <w:tcW w:w="901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16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6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38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26C8A" w:rsidRPr="00551466" w:rsidTr="00100B33">
        <w:tc>
          <w:tcPr>
            <w:tcW w:w="901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626C8A" w:rsidRPr="00F206A8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322" w:type="dxa"/>
          </w:tcPr>
          <w:p w:rsidR="00626C8A" w:rsidRPr="00F206A8" w:rsidRDefault="00626C8A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16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66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38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16357,00</w:t>
            </w:r>
          </w:p>
        </w:tc>
      </w:tr>
      <w:tr w:rsidR="00626C8A" w:rsidTr="00100B33">
        <w:tc>
          <w:tcPr>
            <w:tcW w:w="901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626C8A" w:rsidRPr="00F206A8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322" w:type="dxa"/>
          </w:tcPr>
          <w:p w:rsidR="00626C8A" w:rsidRPr="00F206A8" w:rsidRDefault="00626C8A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16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62,3</w:t>
            </w:r>
          </w:p>
        </w:tc>
        <w:tc>
          <w:tcPr>
            <w:tcW w:w="966" w:type="dxa"/>
          </w:tcPr>
          <w:p w:rsidR="00626C8A" w:rsidRPr="00F81411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438" w:type="dxa"/>
          </w:tcPr>
          <w:p w:rsidR="00626C8A" w:rsidRPr="00F81411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81411">
              <w:rPr>
                <w:rFonts w:ascii="Times New Roman" w:hAnsi="Times New Roman" w:cs="Times New Roman"/>
              </w:rPr>
              <w:t>утверждение нового плана комплектования на 2011/12 учебный год</w:t>
            </w:r>
          </w:p>
        </w:tc>
        <w:tc>
          <w:tcPr>
            <w:tcW w:w="1390" w:type="dxa"/>
          </w:tcPr>
          <w:p w:rsidR="00626C8A" w:rsidRPr="00F81411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343" w:type="dxa"/>
          </w:tcPr>
          <w:p w:rsidR="00626C8A" w:rsidRPr="00F206A8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14352,00</w:t>
            </w:r>
          </w:p>
        </w:tc>
      </w:tr>
      <w:tr w:rsidR="00626C8A" w:rsidTr="00100B33">
        <w:tc>
          <w:tcPr>
            <w:tcW w:w="90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322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6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8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43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6641,00</w:t>
            </w:r>
          </w:p>
        </w:tc>
      </w:tr>
      <w:tr w:rsidR="00626C8A" w:rsidTr="00100B33">
        <w:tc>
          <w:tcPr>
            <w:tcW w:w="2746" w:type="dxa"/>
            <w:gridSpan w:val="2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322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73,3</w:t>
            </w:r>
          </w:p>
        </w:tc>
        <w:tc>
          <w:tcPr>
            <w:tcW w:w="966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1438" w:type="dxa"/>
          </w:tcPr>
          <w:p w:rsidR="00626C8A" w:rsidRPr="00100B33" w:rsidRDefault="00626C8A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74</w:t>
            </w:r>
          </w:p>
        </w:tc>
        <w:tc>
          <w:tcPr>
            <w:tcW w:w="134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12450,00</w:t>
            </w:r>
          </w:p>
        </w:tc>
      </w:tr>
    </w:tbl>
    <w:p w:rsidR="00626C8A" w:rsidRDefault="00626C8A" w:rsidP="004D41AA">
      <w:pPr>
        <w:autoSpaceDE w:val="0"/>
        <w:autoSpaceDN w:val="0"/>
        <w:adjustRightInd w:val="0"/>
        <w:jc w:val="both"/>
      </w:pPr>
    </w:p>
    <w:p w:rsidR="00626C8A" w:rsidRPr="0043308C" w:rsidRDefault="00626C8A" w:rsidP="00E8232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3308C">
        <w:rPr>
          <w:b/>
        </w:rPr>
        <w:t>Раздел 2. Результат деятельности учреждения</w:t>
      </w:r>
    </w:p>
    <w:p w:rsidR="00626C8A" w:rsidRPr="0043308C" w:rsidRDefault="00626C8A" w:rsidP="004D41AA">
      <w:pPr>
        <w:autoSpaceDE w:val="0"/>
        <w:autoSpaceDN w:val="0"/>
        <w:adjustRightInd w:val="0"/>
        <w:jc w:val="both"/>
      </w:pPr>
    </w:p>
    <w:p w:rsidR="00626C8A" w:rsidRDefault="00626C8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43308C">
        <w:t xml:space="preserve">Изменения балансовой </w:t>
      </w:r>
      <w:r>
        <w:t xml:space="preserve">(остаточной) </w:t>
      </w:r>
      <w:r w:rsidRPr="0043308C">
        <w:t>стоимости нефинансовых активов учреждения</w:t>
      </w:r>
    </w:p>
    <w:p w:rsidR="00626C8A" w:rsidRPr="005C4744" w:rsidRDefault="00626C8A" w:rsidP="008242AD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2011</w:t>
      </w:r>
      <w:r w:rsidRPr="000573D7">
        <w:rPr>
          <w:lang w:val="en-US"/>
        </w:rPr>
        <w:t xml:space="preserve"> 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9"/>
        <w:gridCol w:w="1431"/>
        <w:gridCol w:w="1422"/>
        <w:gridCol w:w="1460"/>
        <w:gridCol w:w="1451"/>
        <w:gridCol w:w="1453"/>
      </w:tblGrid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Темп роста (4/3*100%), в %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1246620,29</w:t>
            </w:r>
          </w:p>
        </w:tc>
        <w:tc>
          <w:tcPr>
            <w:tcW w:w="1422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1246620,29</w:t>
            </w:r>
          </w:p>
        </w:tc>
        <w:tc>
          <w:tcPr>
            <w:tcW w:w="14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22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493945,61</w:t>
            </w:r>
          </w:p>
        </w:tc>
        <w:tc>
          <w:tcPr>
            <w:tcW w:w="1422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493945,61</w:t>
            </w:r>
          </w:p>
        </w:tc>
        <w:tc>
          <w:tcPr>
            <w:tcW w:w="14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22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453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626C8A" w:rsidRDefault="00626C8A" w:rsidP="00B15F0E">
      <w:pPr>
        <w:autoSpaceDE w:val="0"/>
        <w:autoSpaceDN w:val="0"/>
        <w:adjustRightInd w:val="0"/>
        <w:jc w:val="both"/>
      </w:pPr>
    </w:p>
    <w:p w:rsidR="00626C8A" w:rsidRDefault="00626C8A" w:rsidP="008242AD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2012</w:t>
      </w:r>
      <w:r w:rsidRPr="00224E1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2397"/>
        <w:gridCol w:w="1431"/>
        <w:gridCol w:w="1422"/>
        <w:gridCol w:w="1460"/>
        <w:gridCol w:w="1451"/>
        <w:gridCol w:w="1456"/>
      </w:tblGrid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Темп роста (4/3*100%), в %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1246620,29</w:t>
            </w: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2754753,29</w:t>
            </w: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1508133,00</w:t>
            </w: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221%</w:t>
            </w:r>
          </w:p>
        </w:tc>
        <w:tc>
          <w:tcPr>
            <w:tcW w:w="1453" w:type="dxa"/>
          </w:tcPr>
          <w:p w:rsidR="00626C8A" w:rsidRPr="00F206A8" w:rsidRDefault="00626C8A" w:rsidP="00F206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06A8">
              <w:rPr>
                <w:sz w:val="20"/>
                <w:szCs w:val="20"/>
              </w:rPr>
              <w:t xml:space="preserve">Безвозмездная постановка на учет автобуса, автомобиля 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626C8A" w:rsidRDefault="00626C8A" w:rsidP="0054064A">
            <w:pPr>
              <w:autoSpaceDE w:val="0"/>
              <w:autoSpaceDN w:val="0"/>
              <w:adjustRightInd w:val="0"/>
              <w:jc w:val="both"/>
            </w:pPr>
            <w:r>
              <w:t>493945,61</w:t>
            </w:r>
          </w:p>
        </w:tc>
        <w:tc>
          <w:tcPr>
            <w:tcW w:w="1422" w:type="dxa"/>
          </w:tcPr>
          <w:p w:rsidR="00626C8A" w:rsidRDefault="00626C8A" w:rsidP="0054064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1508133,00</w:t>
            </w: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405%</w:t>
            </w:r>
          </w:p>
        </w:tc>
        <w:tc>
          <w:tcPr>
            <w:tcW w:w="1453" w:type="dxa"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06A8">
              <w:rPr>
                <w:sz w:val="20"/>
                <w:szCs w:val="20"/>
              </w:rPr>
              <w:t>Безвозмездная постановка на учет автобуса, автомобиля</w:t>
            </w:r>
          </w:p>
        </w:tc>
      </w:tr>
      <w:tr w:rsidR="00626C8A" w:rsidTr="00100B33">
        <w:tc>
          <w:tcPr>
            <w:tcW w:w="8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26C8A" w:rsidRPr="005C4744" w:rsidRDefault="00626C8A" w:rsidP="00B15F0E">
      <w:pPr>
        <w:autoSpaceDE w:val="0"/>
        <w:autoSpaceDN w:val="0"/>
        <w:adjustRightInd w:val="0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Суммы выставленных требований о возмещении ущерба, в руб.</w:t>
      </w:r>
    </w:p>
    <w:p w:rsidR="00626C8A" w:rsidRPr="00544D02" w:rsidRDefault="00626C8A" w:rsidP="008242AD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Pr="008242AD">
        <w:rPr>
          <w:lang w:val="en-US"/>
        </w:rPr>
        <w:t xml:space="preserve"> </w:t>
      </w:r>
      <w:r>
        <w:t>2011</w:t>
      </w:r>
      <w:r w:rsidRPr="008242AD">
        <w:rPr>
          <w:lang w:val="en-US"/>
        </w:rPr>
        <w:t xml:space="preserve"> </w:t>
      </w:r>
      <w:r>
        <w:t xml:space="preserve"> год</w:t>
      </w: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626C8A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4330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626C8A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26C8A" w:rsidRDefault="00626C8A" w:rsidP="0043308C">
      <w:pPr>
        <w:autoSpaceDE w:val="0"/>
        <w:autoSpaceDN w:val="0"/>
        <w:adjustRightInd w:val="0"/>
        <w:jc w:val="both"/>
      </w:pPr>
    </w:p>
    <w:p w:rsidR="00626C8A" w:rsidRDefault="00626C8A" w:rsidP="0043308C">
      <w:pPr>
        <w:autoSpaceDE w:val="0"/>
        <w:autoSpaceDN w:val="0"/>
        <w:adjustRightInd w:val="0"/>
        <w:jc w:val="both"/>
      </w:pPr>
    </w:p>
    <w:p w:rsidR="00626C8A" w:rsidRDefault="00626C8A" w:rsidP="000573D7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2012</w:t>
      </w:r>
      <w:r w:rsidRPr="000573D7">
        <w:rPr>
          <w:lang w:val="en-US"/>
        </w:rPr>
        <w:t xml:space="preserve"> </w:t>
      </w:r>
      <w:r>
        <w:t>год</w:t>
      </w:r>
    </w:p>
    <w:p w:rsidR="00626C8A" w:rsidRDefault="00626C8A" w:rsidP="000573D7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626C8A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626C8A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C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26C8A" w:rsidRPr="00544D02" w:rsidRDefault="00626C8A" w:rsidP="0043308C">
      <w:pPr>
        <w:autoSpaceDE w:val="0"/>
        <w:autoSpaceDN w:val="0"/>
        <w:adjustRightInd w:val="0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Изменения дебиторской и кредиторской задолженности учреждения </w:t>
      </w:r>
    </w:p>
    <w:p w:rsidR="00626C8A" w:rsidRDefault="00626C8A" w:rsidP="008242AD">
      <w:pPr>
        <w:pStyle w:val="ListParagraph"/>
        <w:numPr>
          <w:ilvl w:val="1"/>
          <w:numId w:val="7"/>
        </w:numPr>
        <w:tabs>
          <w:tab w:val="clear" w:pos="1440"/>
          <w:tab w:val="num" w:pos="426"/>
        </w:tabs>
        <w:autoSpaceDE w:val="0"/>
        <w:autoSpaceDN w:val="0"/>
        <w:adjustRightInd w:val="0"/>
        <w:ind w:left="567" w:firstLine="141"/>
        <w:jc w:val="both"/>
      </w:pPr>
      <w:r>
        <w:t>за 2011</w:t>
      </w:r>
      <w:r w:rsidRPr="000573D7">
        <w:rPr>
          <w:lang w:val="en-US"/>
        </w:rPr>
        <w:t xml:space="preserve"> </w:t>
      </w:r>
      <w:r>
        <w:t>год</w:t>
      </w:r>
    </w:p>
    <w:p w:rsidR="00626C8A" w:rsidRPr="00544D02" w:rsidRDefault="00626C8A" w:rsidP="000573D7">
      <w:pPr>
        <w:pStyle w:val="ListParagraph"/>
        <w:autoSpaceDE w:val="0"/>
        <w:autoSpaceDN w:val="0"/>
        <w:adjustRightInd w:val="0"/>
        <w:ind w:left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385"/>
        <w:gridCol w:w="1418"/>
        <w:gridCol w:w="1418"/>
        <w:gridCol w:w="1460"/>
        <w:gridCol w:w="1448"/>
        <w:gridCol w:w="1494"/>
      </w:tblGrid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Темп роста (4/3*100%), в %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626C8A" w:rsidTr="00100B33">
        <w:tc>
          <w:tcPr>
            <w:tcW w:w="805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626C8A" w:rsidTr="00100B33">
        <w:tc>
          <w:tcPr>
            <w:tcW w:w="805" w:type="dxa"/>
            <w:vMerge w:val="restart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 (расшифровка)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805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нереальная к взысканию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805" w:type="dxa"/>
            <w:vMerge w:val="restart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173646,47</w:t>
            </w:r>
          </w:p>
        </w:tc>
        <w:tc>
          <w:tcPr>
            <w:tcW w:w="1460" w:type="dxa"/>
          </w:tcPr>
          <w:p w:rsidR="00626C8A" w:rsidRDefault="00626C8A" w:rsidP="003F6D0C">
            <w:pPr>
              <w:autoSpaceDE w:val="0"/>
              <w:autoSpaceDN w:val="0"/>
              <w:adjustRightInd w:val="0"/>
              <w:jc w:val="both"/>
            </w:pPr>
            <w:r>
              <w:t>173646,47</w:t>
            </w: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Pr="00F206A8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06A8">
              <w:rPr>
                <w:sz w:val="20"/>
                <w:szCs w:val="20"/>
              </w:rPr>
              <w:t>Текущая задо</w:t>
            </w:r>
            <w:r>
              <w:rPr>
                <w:sz w:val="20"/>
                <w:szCs w:val="20"/>
              </w:rPr>
              <w:t>лже</w:t>
            </w:r>
            <w:r w:rsidRPr="00F206A8">
              <w:rPr>
                <w:sz w:val="20"/>
                <w:szCs w:val="20"/>
              </w:rPr>
              <w:t>нность</w:t>
            </w:r>
          </w:p>
        </w:tc>
      </w:tr>
      <w:tr w:rsidR="00626C8A" w:rsidTr="00100B33">
        <w:tc>
          <w:tcPr>
            <w:tcW w:w="805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3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26C8A" w:rsidRDefault="00626C8A" w:rsidP="00AE42F3">
      <w:pPr>
        <w:autoSpaceDE w:val="0"/>
        <w:autoSpaceDN w:val="0"/>
        <w:adjustRightInd w:val="0"/>
        <w:jc w:val="both"/>
      </w:pPr>
    </w:p>
    <w:p w:rsidR="00626C8A" w:rsidRDefault="00626C8A" w:rsidP="008242AD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2012</w:t>
      </w:r>
      <w:r w:rsidRPr="000573D7">
        <w:rPr>
          <w:lang w:val="en-US"/>
        </w:rPr>
        <w:t xml:space="preserve"> </w:t>
      </w:r>
      <w:r>
        <w:t>год</w:t>
      </w:r>
    </w:p>
    <w:p w:rsidR="00626C8A" w:rsidRDefault="00626C8A" w:rsidP="000573D7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"/>
        <w:gridCol w:w="2388"/>
        <w:gridCol w:w="1421"/>
        <w:gridCol w:w="1410"/>
        <w:gridCol w:w="1460"/>
        <w:gridCol w:w="1449"/>
        <w:gridCol w:w="1494"/>
      </w:tblGrid>
      <w:tr w:rsidR="00626C8A" w:rsidTr="003F6D0C">
        <w:tc>
          <w:tcPr>
            <w:tcW w:w="799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88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2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10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4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Темп роста (4/3*100%), в %</w:t>
            </w:r>
          </w:p>
        </w:tc>
        <w:tc>
          <w:tcPr>
            <w:tcW w:w="1494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626C8A" w:rsidTr="003F6D0C">
        <w:tc>
          <w:tcPr>
            <w:tcW w:w="79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88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1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49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626C8A" w:rsidTr="003F6D0C">
        <w:tc>
          <w:tcPr>
            <w:tcW w:w="799" w:type="dxa"/>
            <w:vMerge w:val="restart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8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 (расшифровка)</w:t>
            </w:r>
          </w:p>
        </w:tc>
        <w:tc>
          <w:tcPr>
            <w:tcW w:w="142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3F6D0C">
        <w:tc>
          <w:tcPr>
            <w:tcW w:w="799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нереальная к взысканию</w:t>
            </w:r>
          </w:p>
        </w:tc>
        <w:tc>
          <w:tcPr>
            <w:tcW w:w="142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3F6D0C">
        <w:tc>
          <w:tcPr>
            <w:tcW w:w="799" w:type="dxa"/>
            <w:vMerge w:val="restart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8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21" w:type="dxa"/>
          </w:tcPr>
          <w:p w:rsidR="00626C8A" w:rsidRDefault="00626C8A" w:rsidP="003F6D0C">
            <w:pPr>
              <w:autoSpaceDE w:val="0"/>
              <w:autoSpaceDN w:val="0"/>
              <w:adjustRightInd w:val="0"/>
              <w:jc w:val="both"/>
            </w:pPr>
            <w:r>
              <w:t>173646,47</w:t>
            </w:r>
          </w:p>
        </w:tc>
        <w:tc>
          <w:tcPr>
            <w:tcW w:w="141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577,28</w:t>
            </w: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-173069,19</w:t>
            </w:r>
          </w:p>
        </w:tc>
        <w:tc>
          <w:tcPr>
            <w:tcW w:w="144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0,33%</w:t>
            </w:r>
          </w:p>
        </w:tc>
        <w:tc>
          <w:tcPr>
            <w:tcW w:w="1494" w:type="dxa"/>
          </w:tcPr>
          <w:p w:rsidR="00626C8A" w:rsidRPr="00F206A8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06A8">
              <w:rPr>
                <w:sz w:val="20"/>
                <w:szCs w:val="20"/>
              </w:rPr>
              <w:t>Текущая задо</w:t>
            </w:r>
            <w:r>
              <w:rPr>
                <w:sz w:val="20"/>
                <w:szCs w:val="20"/>
              </w:rPr>
              <w:t>лже</w:t>
            </w:r>
            <w:r w:rsidRPr="00F206A8">
              <w:rPr>
                <w:sz w:val="20"/>
                <w:szCs w:val="20"/>
              </w:rPr>
              <w:t>нность</w:t>
            </w:r>
          </w:p>
        </w:tc>
      </w:tr>
      <w:tr w:rsidR="00626C8A" w:rsidTr="003F6D0C">
        <w:tc>
          <w:tcPr>
            <w:tcW w:w="799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2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26C8A" w:rsidRDefault="00626C8A" w:rsidP="00455CB5">
      <w:pPr>
        <w:autoSpaceDE w:val="0"/>
        <w:autoSpaceDN w:val="0"/>
        <w:adjustRightInd w:val="0"/>
        <w:ind w:left="928"/>
        <w:jc w:val="both"/>
      </w:pPr>
    </w:p>
    <w:p w:rsidR="00626C8A" w:rsidRDefault="00626C8A" w:rsidP="00455CB5">
      <w:pPr>
        <w:autoSpaceDE w:val="0"/>
        <w:autoSpaceDN w:val="0"/>
        <w:adjustRightInd w:val="0"/>
        <w:ind w:left="928"/>
        <w:jc w:val="both"/>
      </w:pPr>
    </w:p>
    <w:p w:rsidR="00626C8A" w:rsidRDefault="00626C8A" w:rsidP="00455CB5">
      <w:pPr>
        <w:autoSpaceDE w:val="0"/>
        <w:autoSpaceDN w:val="0"/>
        <w:adjustRightInd w:val="0"/>
        <w:ind w:left="928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Доходы, полученные от оказания платных услуг (работ)</w:t>
      </w:r>
    </w:p>
    <w:p w:rsidR="00626C8A" w:rsidRPr="00544D02" w:rsidRDefault="00626C8A" w:rsidP="008242AD">
      <w:pPr>
        <w:pStyle w:val="ListParagraph"/>
        <w:numPr>
          <w:ilvl w:val="1"/>
          <w:numId w:val="7"/>
        </w:numPr>
        <w:autoSpaceDE w:val="0"/>
        <w:autoSpaceDN w:val="0"/>
        <w:adjustRightInd w:val="0"/>
        <w:ind w:left="1080"/>
        <w:jc w:val="both"/>
      </w:pPr>
      <w:r>
        <w:t xml:space="preserve"> за 2011</w:t>
      </w:r>
      <w:r w:rsidRPr="000573D7">
        <w:rPr>
          <w:lang w:val="en-US"/>
        </w:rPr>
        <w:t xml:space="preserve"> </w:t>
      </w:r>
      <w:r>
        <w:t xml:space="preserve">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626C8A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6604FB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 бюд-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жетной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класси-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фикации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626C8A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26C8A" w:rsidRDefault="00626C8A" w:rsidP="00A51201">
      <w:pPr>
        <w:autoSpaceDE w:val="0"/>
        <w:autoSpaceDN w:val="0"/>
        <w:adjustRightInd w:val="0"/>
        <w:jc w:val="both"/>
      </w:pPr>
    </w:p>
    <w:p w:rsidR="00626C8A" w:rsidRDefault="00626C8A" w:rsidP="00A51201">
      <w:pPr>
        <w:autoSpaceDE w:val="0"/>
        <w:autoSpaceDN w:val="0"/>
        <w:adjustRightInd w:val="0"/>
        <w:jc w:val="both"/>
      </w:pPr>
      <w:r>
        <w:t>2) за 2012 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626C8A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6604FB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 бюд-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жетной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класси-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фикации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626C8A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квар-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Спортивно</w:t>
            </w:r>
            <w:r>
              <w:rPr>
                <w:rFonts w:ascii="Times New Roman" w:hAnsi="Times New Roman" w:cs="Times New Roman"/>
              </w:rPr>
              <w:t>-массовое мероприятие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</w:tr>
    </w:tbl>
    <w:p w:rsidR="00626C8A" w:rsidRPr="00544D02" w:rsidRDefault="00626C8A" w:rsidP="00A51201">
      <w:pPr>
        <w:autoSpaceDE w:val="0"/>
        <w:autoSpaceDN w:val="0"/>
        <w:adjustRightInd w:val="0"/>
        <w:jc w:val="both"/>
        <w:rPr>
          <w:lang w:val="en-US"/>
        </w:rPr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Средняя стоимость частично платных и полностью платных услуг (работ) по видам услуг (работ)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  <w:gridCol w:w="2605"/>
        <w:gridCol w:w="2606"/>
      </w:tblGrid>
      <w:tr w:rsidR="00626C8A" w:rsidTr="00100B33">
        <w:tc>
          <w:tcPr>
            <w:tcW w:w="1008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3960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604FB">
              <w:t>Наимено</w:t>
            </w:r>
            <w:r>
              <w:t xml:space="preserve">вание </w:t>
            </w:r>
            <w:r w:rsidRPr="006604FB">
              <w:t xml:space="preserve">услуги </w:t>
            </w:r>
            <w:r>
              <w:t>(</w:t>
            </w:r>
            <w:r w:rsidRPr="006604FB">
              <w:t>работы</w:t>
            </w:r>
            <w:r w:rsidRPr="00100B33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  <w:gridSpan w:val="2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Средняя стоимость (тариф) услуги (работы)</w:t>
            </w:r>
          </w:p>
        </w:tc>
      </w:tr>
      <w:tr w:rsidR="00626C8A" w:rsidTr="00100B33">
        <w:tc>
          <w:tcPr>
            <w:tcW w:w="1008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0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  <w:vAlign w:val="center"/>
          </w:tcPr>
          <w:p w:rsidR="00626C8A" w:rsidRPr="00671D83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2011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2606" w:type="dxa"/>
            <w:vAlign w:val="center"/>
          </w:tcPr>
          <w:p w:rsidR="00626C8A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 w:rsidRPr="00100B33">
              <w:rPr>
                <w:lang w:val="en-US"/>
              </w:rPr>
              <w:t xml:space="preserve"> </w:t>
            </w:r>
            <w:r>
              <w:t>2012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</w:tr>
      <w:tr w:rsidR="00626C8A" w:rsidTr="00100B33">
        <w:tc>
          <w:tcPr>
            <w:tcW w:w="1008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960" w:type="dxa"/>
          </w:tcPr>
          <w:p w:rsidR="00626C8A" w:rsidRPr="003F6D0C" w:rsidRDefault="00626C8A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Спортивно</w:t>
            </w:r>
            <w:r>
              <w:rPr>
                <w:rFonts w:ascii="Times New Roman" w:hAnsi="Times New Roman" w:cs="Times New Roman"/>
              </w:rPr>
              <w:t>-массовое мероприятие</w:t>
            </w:r>
          </w:p>
        </w:tc>
        <w:tc>
          <w:tcPr>
            <w:tcW w:w="260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260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20000</w:t>
            </w:r>
          </w:p>
        </w:tc>
      </w:tr>
    </w:tbl>
    <w:p w:rsidR="00626C8A" w:rsidRDefault="00626C8A" w:rsidP="00671D83">
      <w:pPr>
        <w:autoSpaceDE w:val="0"/>
        <w:autoSpaceDN w:val="0"/>
        <w:adjustRightInd w:val="0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Количество потребителей, воспользовавшихся услугами (работами) учреждения</w:t>
      </w:r>
    </w:p>
    <w:p w:rsidR="00626C8A" w:rsidRDefault="00626C8A" w:rsidP="00224E1B">
      <w:pPr>
        <w:autoSpaceDE w:val="0"/>
        <w:autoSpaceDN w:val="0"/>
        <w:adjustRightInd w:val="0"/>
        <w:ind w:left="928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970"/>
        <w:gridCol w:w="1057"/>
        <w:gridCol w:w="1058"/>
        <w:gridCol w:w="1057"/>
        <w:gridCol w:w="1058"/>
        <w:gridCol w:w="1057"/>
        <w:gridCol w:w="1058"/>
      </w:tblGrid>
      <w:tr w:rsidR="00626C8A" w:rsidRPr="00DA1F12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 (работ)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6604FB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Количество жалоб потребителей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меры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результатам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рассмотрения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жалоб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6C8A" w:rsidRPr="00671D83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2011</w:t>
            </w:r>
            <w:r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2012</w:t>
            </w:r>
            <w:r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6C8A" w:rsidRPr="00671D83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2011</w:t>
            </w:r>
            <w:r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2012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6C8A" w:rsidRPr="00671D83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2011</w:t>
            </w:r>
            <w:r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Default="00626C8A" w:rsidP="0076720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>
              <w:rPr>
                <w:lang w:val="en-US"/>
              </w:rPr>
              <w:t xml:space="preserve"> </w:t>
            </w:r>
            <w:r>
              <w:t>2012</w:t>
            </w:r>
            <w:r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161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Воспользовавшиеся бесплатно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легкая атлетика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Дзюдо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синхронное плавание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Каратэ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кикбоксинг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Воспользовавшиеся частично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Воспользовавшиеся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26C8A" w:rsidRDefault="00626C8A" w:rsidP="00455CB5">
      <w:pPr>
        <w:autoSpaceDE w:val="0"/>
        <w:autoSpaceDN w:val="0"/>
        <w:adjustRightInd w:val="0"/>
        <w:ind w:left="928"/>
        <w:jc w:val="both"/>
      </w:pPr>
    </w:p>
    <w:p w:rsidR="00626C8A" w:rsidRDefault="00626C8A" w:rsidP="008242AD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поступления учреждения 2011 год</w:t>
      </w:r>
    </w:p>
    <w:p w:rsidR="00626C8A" w:rsidRDefault="00626C8A" w:rsidP="000573D7">
      <w:pPr>
        <w:autoSpaceDE w:val="0"/>
        <w:autoSpaceDN w:val="0"/>
        <w:adjustRightInd w:val="0"/>
        <w:ind w:left="928"/>
        <w:jc w:val="both"/>
      </w:pPr>
    </w:p>
    <w:tbl>
      <w:tblPr>
        <w:tblW w:w="122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  <w:gridCol w:w="945"/>
        <w:gridCol w:w="1215"/>
      </w:tblGrid>
      <w:tr w:rsidR="00626C8A" w:rsidRPr="00DA1F12" w:rsidTr="00767209">
        <w:trPr>
          <w:gridAfter w:val="2"/>
          <w:wAfter w:w="2160" w:type="dxa"/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(дохода)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Код дохода по бюджетной классификации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плану   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финансово-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хозяйственной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поступления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(с учетом возвратов)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Неиспол-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ненные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поступ-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ления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финан-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совые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банков-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ские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сред-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ства в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субсидии на гос.задание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8477551,12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8477551,12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8477551,12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43300,0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43300,0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43300,0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2906833,91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2906833,91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2906833,91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483789,32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483789,32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483789,32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616250,0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616250,0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616250,0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132980,0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132980,0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132980,0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26C8A" w:rsidRPr="00DA1F12" w:rsidTr="00767209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12660704,35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12660704,35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E3BC0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BC0">
              <w:rPr>
                <w:rFonts w:ascii="Times New Roman" w:hAnsi="Times New Roman" w:cs="Times New Roman"/>
              </w:rPr>
              <w:t>12660704,35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26C8A" w:rsidRDefault="00626C8A" w:rsidP="00B105EA">
      <w:pPr>
        <w:autoSpaceDE w:val="0"/>
        <w:autoSpaceDN w:val="0"/>
        <w:adjustRightInd w:val="0"/>
        <w:jc w:val="both"/>
      </w:pPr>
    </w:p>
    <w:p w:rsidR="00626C8A" w:rsidRDefault="00626C8A" w:rsidP="00B105E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выплаты учреждения 2012 год</w:t>
      </w:r>
    </w:p>
    <w:p w:rsidR="00626C8A" w:rsidRDefault="00626C8A" w:rsidP="000573D7">
      <w:pPr>
        <w:autoSpaceDE w:val="0"/>
        <w:autoSpaceDN w:val="0"/>
        <w:adjustRightInd w:val="0"/>
        <w:ind w:left="928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</w:tblGrid>
      <w:tr w:rsidR="00626C8A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(расхода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Выплаты согласно плану финансово-хозяйственной 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выплаты (с учетом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восстановленных средств)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Неиспол-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ненные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выплаты</w:t>
            </w:r>
          </w:p>
        </w:tc>
      </w:tr>
      <w:tr w:rsidR="00626C8A" w:rsidRPr="00DA1F12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финан-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совые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банков-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ские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сред-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ства в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субсидии на гос.задание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8 820 113,09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8 820 113,09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8 820 113,09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6D0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37900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2 717 040,15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2 717 040,15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2 717 040,15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3F6D0C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26C8A" w:rsidRDefault="00626C8A" w:rsidP="00D62D2F">
      <w:pPr>
        <w:autoSpaceDE w:val="0"/>
        <w:autoSpaceDN w:val="0"/>
        <w:adjustRightInd w:val="0"/>
        <w:jc w:val="both"/>
      </w:pPr>
    </w:p>
    <w:p w:rsidR="00626C8A" w:rsidRDefault="00626C8A" w:rsidP="00455CB5">
      <w:pPr>
        <w:numPr>
          <w:ilvl w:val="0"/>
          <w:numId w:val="7"/>
        </w:numPr>
        <w:tabs>
          <w:tab w:val="clear" w:pos="9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>Объемы финансового обеспечения муниципального задания учредителя, финансового обеспечения развития автономного учреждения в рамках программ, утвержденных в установленном порядке,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</w: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320"/>
        <w:gridCol w:w="2700"/>
        <w:gridCol w:w="2520"/>
      </w:tblGrid>
      <w:tr w:rsidR="00626C8A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6C8A" w:rsidRPr="006604FB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2011 год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6213FF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2012 год</w:t>
            </w:r>
          </w:p>
        </w:tc>
      </w:tr>
      <w:tr w:rsidR="00626C8A" w:rsidRPr="00DA1F12">
        <w:trPr>
          <w:cantSplit/>
          <w:trHeight w:val="253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6604FB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муниципального задания учредителя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12 660 704,35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12 947 578,97</w:t>
            </w: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развития учреждения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6C8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обязательств перед страховщиком по обязательному социальному страхованию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2 906 833,91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DA1F12" w:rsidRDefault="00626C8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2 717 040,15</w:t>
            </w:r>
          </w:p>
        </w:tc>
      </w:tr>
    </w:tbl>
    <w:p w:rsidR="00626C8A" w:rsidRDefault="00626C8A" w:rsidP="00455CB5">
      <w:pPr>
        <w:autoSpaceDE w:val="0"/>
        <w:autoSpaceDN w:val="0"/>
        <w:adjustRightInd w:val="0"/>
        <w:ind w:left="928"/>
        <w:jc w:val="both"/>
      </w:pPr>
    </w:p>
    <w:p w:rsidR="00626C8A" w:rsidRPr="004775F8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4775F8">
        <w:t>Информация об исполнении муниципального задания учредителя</w:t>
      </w:r>
    </w:p>
    <w:p w:rsidR="00626C8A" w:rsidRPr="00694760" w:rsidRDefault="00626C8A" w:rsidP="00694760">
      <w:pPr>
        <w:autoSpaceDE w:val="0"/>
        <w:autoSpaceDN w:val="0"/>
        <w:adjustRightInd w:val="0"/>
        <w:jc w:val="both"/>
      </w:pPr>
      <w:r w:rsidRPr="004775F8">
        <w:t>1) за 201</w:t>
      </w:r>
      <w:r>
        <w:t>1</w:t>
      </w:r>
      <w:r w:rsidRPr="004775F8">
        <w:rPr>
          <w:lang w:val="en-US"/>
        </w:rPr>
        <w:t xml:space="preserve"> </w:t>
      </w:r>
      <w:r w:rsidRPr="004775F8">
        <w:t xml:space="preserve"> год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851"/>
        <w:gridCol w:w="1276"/>
        <w:gridCol w:w="818"/>
        <w:gridCol w:w="1591"/>
        <w:gridCol w:w="840"/>
        <w:gridCol w:w="1995"/>
      </w:tblGrid>
      <w:tr w:rsidR="00626C8A" w:rsidRPr="000573D7" w:rsidTr="000573D7">
        <w:tc>
          <w:tcPr>
            <w:tcW w:w="3369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Значение, утвержден-ное в муниципаль-ном задании на отчетный финансовый год</w:t>
            </w:r>
          </w:p>
        </w:tc>
        <w:tc>
          <w:tcPr>
            <w:tcW w:w="818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91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840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Отклонение</w:t>
            </w:r>
          </w:p>
        </w:tc>
        <w:tc>
          <w:tcPr>
            <w:tcW w:w="1995" w:type="dxa"/>
            <w:vAlign w:val="center"/>
          </w:tcPr>
          <w:p w:rsidR="00626C8A" w:rsidRPr="000573D7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1</w:t>
            </w:r>
          </w:p>
        </w:tc>
        <w:tc>
          <w:tcPr>
            <w:tcW w:w="851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2</w:t>
            </w:r>
          </w:p>
        </w:tc>
        <w:tc>
          <w:tcPr>
            <w:tcW w:w="1276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3</w:t>
            </w:r>
          </w:p>
        </w:tc>
        <w:tc>
          <w:tcPr>
            <w:tcW w:w="818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4</w:t>
            </w:r>
          </w:p>
        </w:tc>
        <w:tc>
          <w:tcPr>
            <w:tcW w:w="1591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5</w:t>
            </w:r>
          </w:p>
        </w:tc>
        <w:tc>
          <w:tcPr>
            <w:tcW w:w="840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6</w:t>
            </w: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7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1. показатели, характеризующие качество муниципальной услуги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1) количество имеющих массовый разряд от числа учащихся в учебно-тренировочных группах;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70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98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Приказы о присвоении спортивных разрядов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2) количество кандидатов в мастера спорта от общего числа обучающихся в группах спортивного совершенствования (в игровых видах спорта – имеющих первый юношеский разряд);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65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83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Утвержденный список групп спортивного совершенствования, приказы о присвоении разрядов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3) количество мастеров спорта, мастеров спорта международного класса и заслуженных мастеров спорта от общего числа обучающихся в группах высшего спортивного мастерства (в игровых видах спорта – кандидатов в мастера спорта);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4) удельный вес призовых мест, завоеванных спортсменами об общего количества участия в соревнованиях регионального, всероссийского и международного уровня (в составе сборных)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71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72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5) сохранность контингента учащихся: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группы начальной подготовки;</w:t>
            </w:r>
            <w:r w:rsidRPr="008242AD">
              <w:rPr>
                <w:sz w:val="22"/>
                <w:szCs w:val="22"/>
              </w:rPr>
              <w:br/>
              <w:t>- учебно-тренировочные группы;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70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78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88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97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Протоколы контрольно-переводных нормативов, приказы о переводе учащихся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6) полнота реализации образовательных программ;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75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81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Протоколы контрольно-переводных нормативов, приказы о переводе учащихся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7) количество обучающихся детей-инвалидов к общему количеству обучающихся в учреждении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Справка подтверждающая инвалидность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2. объем муниципальной услуги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626C8A" w:rsidRPr="00694760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1F23E7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1) количество обучающихся по этапам подготовки: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спортивно-оздоровительный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начальной подготовки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учебно-тренировочный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спортивного совершенствования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 высшего спортивного мастерства</w:t>
            </w:r>
          </w:p>
        </w:tc>
        <w:tc>
          <w:tcPr>
            <w:tcW w:w="85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чел</w:t>
            </w:r>
          </w:p>
        </w:tc>
        <w:tc>
          <w:tcPr>
            <w:tcW w:w="1276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360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1512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436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</w:t>
            </w:r>
          </w:p>
        </w:tc>
        <w:tc>
          <w:tcPr>
            <w:tcW w:w="818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255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756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323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1591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42AD">
              <w:rPr>
                <w:sz w:val="20"/>
                <w:szCs w:val="20"/>
              </w:rPr>
              <w:t>план комплектования</w:t>
            </w:r>
          </w:p>
        </w:tc>
        <w:tc>
          <w:tcPr>
            <w:tcW w:w="840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-105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-756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-113</w:t>
            </w:r>
          </w:p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995" w:type="dxa"/>
          </w:tcPr>
          <w:p w:rsidR="00626C8A" w:rsidRPr="001F23E7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количества тренеров-преподавателей по совместительству и штатных тренеров-преподавателей, уменьшение количества выделенных часов</w:t>
            </w:r>
          </w:p>
        </w:tc>
      </w:tr>
    </w:tbl>
    <w:p w:rsidR="00626C8A" w:rsidRDefault="00626C8A" w:rsidP="00040CC4">
      <w:pPr>
        <w:autoSpaceDE w:val="0"/>
        <w:autoSpaceDN w:val="0"/>
        <w:adjustRightInd w:val="0"/>
        <w:ind w:left="360" w:hanging="360"/>
        <w:jc w:val="both"/>
        <w:rPr>
          <w:color w:val="FF0000"/>
        </w:rPr>
      </w:pPr>
    </w:p>
    <w:p w:rsidR="00626C8A" w:rsidRPr="008F4361" w:rsidRDefault="00626C8A" w:rsidP="00694760">
      <w:pPr>
        <w:autoSpaceDE w:val="0"/>
        <w:autoSpaceDN w:val="0"/>
        <w:adjustRightInd w:val="0"/>
        <w:jc w:val="both"/>
      </w:pPr>
      <w:r w:rsidRPr="008F4361">
        <w:t>2) за 2012</w:t>
      </w:r>
      <w:r w:rsidRPr="008F4361">
        <w:rPr>
          <w:lang w:val="en-US"/>
        </w:rPr>
        <w:t xml:space="preserve"> </w:t>
      </w:r>
      <w:r w:rsidRPr="008F4361">
        <w:t>год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1276"/>
        <w:gridCol w:w="850"/>
        <w:gridCol w:w="1560"/>
        <w:gridCol w:w="804"/>
        <w:gridCol w:w="1747"/>
      </w:tblGrid>
      <w:tr w:rsidR="00626C8A" w:rsidRPr="00100B33" w:rsidTr="000573D7">
        <w:tc>
          <w:tcPr>
            <w:tcW w:w="3369" w:type="dxa"/>
            <w:vAlign w:val="center"/>
          </w:tcPr>
          <w:p w:rsidR="00626C8A" w:rsidRPr="008F4361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626C8A" w:rsidRPr="008F4361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6C8A" w:rsidRPr="008F4361" w:rsidRDefault="00626C8A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Значение, утвержден-ное в муниципаль-ном задании на отчетный финансовый год</w:t>
            </w:r>
          </w:p>
        </w:tc>
        <w:tc>
          <w:tcPr>
            <w:tcW w:w="850" w:type="dxa"/>
            <w:vAlign w:val="center"/>
          </w:tcPr>
          <w:p w:rsidR="00626C8A" w:rsidRPr="008F4361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60" w:type="dxa"/>
            <w:vAlign w:val="center"/>
          </w:tcPr>
          <w:p w:rsidR="00626C8A" w:rsidRPr="008F4361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804" w:type="dxa"/>
            <w:vAlign w:val="center"/>
          </w:tcPr>
          <w:p w:rsidR="00626C8A" w:rsidRPr="008F4361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Отклонение</w:t>
            </w:r>
          </w:p>
        </w:tc>
        <w:tc>
          <w:tcPr>
            <w:tcW w:w="1747" w:type="dxa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1</w:t>
            </w:r>
          </w:p>
        </w:tc>
        <w:tc>
          <w:tcPr>
            <w:tcW w:w="992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2</w:t>
            </w:r>
          </w:p>
        </w:tc>
        <w:tc>
          <w:tcPr>
            <w:tcW w:w="1276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3</w:t>
            </w:r>
          </w:p>
        </w:tc>
        <w:tc>
          <w:tcPr>
            <w:tcW w:w="850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4</w:t>
            </w:r>
          </w:p>
        </w:tc>
        <w:tc>
          <w:tcPr>
            <w:tcW w:w="1560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5</w:t>
            </w:r>
          </w:p>
        </w:tc>
        <w:tc>
          <w:tcPr>
            <w:tcW w:w="804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6</w:t>
            </w: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7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1. показатели, характеризующие качество муниципальной услуги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 xml:space="preserve">1) доля педагогических работников с высшим профессиональным образованием от общего числа педагогов 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95</w:t>
            </w:r>
          </w:p>
        </w:tc>
        <w:tc>
          <w:tcPr>
            <w:tcW w:w="1560" w:type="dxa"/>
          </w:tcPr>
          <w:p w:rsidR="00626C8A" w:rsidRPr="00B7175E" w:rsidRDefault="00626C8A" w:rsidP="008F4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комплектования учреждения, диплом об образовании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2) количество обучающихся, принимающих участие в региональных соревнованиях, в общем количестве обучающихся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</w:t>
            </w:r>
          </w:p>
        </w:tc>
        <w:tc>
          <w:tcPr>
            <w:tcW w:w="1747" w:type="dxa"/>
          </w:tcPr>
          <w:p w:rsidR="00626C8A" w:rsidRPr="00AC1C59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не во всех соревнованиях, из-за отсутствия финансирования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3) количество обучающихся, принимающих участие в федеральных, международных соревнованиях, в общем количестве обучающихся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626C8A" w:rsidRPr="00B7175E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</w:t>
            </w:r>
          </w:p>
        </w:tc>
        <w:tc>
          <w:tcPr>
            <w:tcW w:w="1747" w:type="dxa"/>
          </w:tcPr>
          <w:p w:rsidR="00626C8A" w:rsidRPr="00AC1C59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4) количество обучающихся, принимающих участие в городских соревнованиях, в общем количестве обучающихся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23E7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AC1C59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8408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5) фактическая наполняемость групп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6) процент выполнения учебных  программ;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560" w:type="dxa"/>
          </w:tcPr>
          <w:p w:rsidR="00626C8A" w:rsidRPr="00B7175E" w:rsidRDefault="00626C8A" w:rsidP="002A08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Протоколы </w:t>
            </w:r>
            <w:r>
              <w:rPr>
                <w:sz w:val="20"/>
                <w:szCs w:val="20"/>
              </w:rPr>
              <w:t>педагогического совета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</w:tcPr>
          <w:p w:rsidR="00626C8A" w:rsidRPr="00C13719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спортивных разрядов в ГНП ниже нормы 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7) сохранность контингента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60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2. объем муниципальной услуги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1)Легкая атлетика</w:t>
            </w:r>
          </w:p>
        </w:tc>
        <w:tc>
          <w:tcPr>
            <w:tcW w:w="992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план </w:t>
            </w:r>
            <w:r>
              <w:rPr>
                <w:sz w:val="20"/>
                <w:szCs w:val="20"/>
              </w:rPr>
              <w:t>к</w:t>
            </w:r>
            <w:r w:rsidRPr="00B7175E">
              <w:rPr>
                <w:sz w:val="20"/>
                <w:szCs w:val="20"/>
              </w:rPr>
              <w:t>омп</w:t>
            </w:r>
            <w:r>
              <w:rPr>
                <w:sz w:val="20"/>
                <w:szCs w:val="20"/>
              </w:rPr>
              <w:t>-</w:t>
            </w:r>
            <w:r w:rsidRPr="00B7175E">
              <w:rPr>
                <w:sz w:val="20"/>
                <w:szCs w:val="20"/>
              </w:rPr>
              <w:t>лектования</w:t>
            </w: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626C8A" w:rsidRPr="000573D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-4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Уменьшилось количество тренеров-препо-давателей по совместительству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-60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-5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165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-75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+5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135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210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+75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37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28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+10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Учащиеся оставлены на повторный год бучения в УТГ-3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-6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+4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2) синхронное плавание</w:t>
            </w:r>
          </w:p>
        </w:tc>
        <w:tc>
          <w:tcPr>
            <w:tcW w:w="992" w:type="dxa"/>
          </w:tcPr>
          <w:p w:rsidR="00626C8A" w:rsidRPr="000573D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+15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Тренер-преподаватель ушел в декрет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-24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+24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224E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Тренер-преподаватель ушел в декрет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-21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+4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-5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C137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были показаны соот-ветствующие  результаты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-4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3) дзюдо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3077B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связи с увеличением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-15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-14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-10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25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-8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+20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19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4) каратэ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105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+15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0573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118</w:t>
            </w:r>
          </w:p>
        </w:tc>
        <w:tc>
          <w:tcPr>
            <w:tcW w:w="850" w:type="dxa"/>
          </w:tcPr>
          <w:p w:rsidR="00626C8A" w:rsidRPr="008242AD" w:rsidRDefault="00626C8A" w:rsidP="001B06B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147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+29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626C8A" w:rsidRPr="008242AD" w:rsidRDefault="00626C8A" w:rsidP="001B06B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-17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34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-9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+10</w:t>
            </w: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747" w:type="dxa"/>
            <w:vMerge w:val="restart"/>
          </w:tcPr>
          <w:p w:rsidR="00626C8A" w:rsidRPr="001F23E7" w:rsidRDefault="00626C8A" w:rsidP="00224E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были показаны соот-ветствующие  результаты </w:t>
            </w: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747" w:type="dxa"/>
            <w:vMerge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ГСС-2</w:t>
            </w: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26C8A" w:rsidRPr="00694760" w:rsidTr="000573D7">
        <w:tc>
          <w:tcPr>
            <w:tcW w:w="3369" w:type="dxa"/>
          </w:tcPr>
          <w:p w:rsidR="00626C8A" w:rsidRPr="008242AD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26C8A" w:rsidRPr="000573D7" w:rsidRDefault="00626C8A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обуч-ся</w:t>
            </w:r>
          </w:p>
        </w:tc>
        <w:tc>
          <w:tcPr>
            <w:tcW w:w="1276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6C8A" w:rsidRPr="008242AD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26C8A" w:rsidRPr="00B7175E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626C8A" w:rsidRPr="00694760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7" w:type="dxa"/>
          </w:tcPr>
          <w:p w:rsidR="00626C8A" w:rsidRPr="001F23E7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626C8A" w:rsidRDefault="00626C8A" w:rsidP="008242AD">
      <w:pPr>
        <w:autoSpaceDE w:val="0"/>
        <w:autoSpaceDN w:val="0"/>
        <w:adjustRightInd w:val="0"/>
        <w:ind w:left="928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Общие суммы прибыли учреждения после налогообложения в отчетном периоде, образовавшейся в связи с оказанием автономным учреждением частично платных и полностью платных услуг (работ)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1737"/>
        <w:gridCol w:w="1737"/>
        <w:gridCol w:w="1737"/>
        <w:gridCol w:w="1737"/>
        <w:gridCol w:w="1737"/>
      </w:tblGrid>
      <w:tr w:rsidR="00626C8A" w:rsidRPr="00100B33" w:rsidTr="00100B33">
        <w:tc>
          <w:tcPr>
            <w:tcW w:w="3473" w:type="dxa"/>
            <w:gridSpan w:val="2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до налогообложения</w:t>
            </w:r>
          </w:p>
        </w:tc>
        <w:tc>
          <w:tcPr>
            <w:tcW w:w="3474" w:type="dxa"/>
            <w:gridSpan w:val="2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Налогообложение прибыли</w:t>
            </w:r>
          </w:p>
        </w:tc>
        <w:tc>
          <w:tcPr>
            <w:tcW w:w="3474" w:type="dxa"/>
            <w:gridSpan w:val="2"/>
            <w:vAlign w:val="center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после налогообложения</w:t>
            </w:r>
          </w:p>
        </w:tc>
      </w:tr>
      <w:tr w:rsidR="00626C8A" w:rsidRPr="00100B33" w:rsidTr="00100B33">
        <w:tc>
          <w:tcPr>
            <w:tcW w:w="1736" w:type="dxa"/>
            <w:vAlign w:val="center"/>
          </w:tcPr>
          <w:p w:rsidR="00626C8A" w:rsidRPr="00100B33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26C8A" w:rsidRPr="00100B33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626C8A" w:rsidRPr="00100B33" w:rsidTr="00100B33">
        <w:tc>
          <w:tcPr>
            <w:tcW w:w="1736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1     </w:t>
            </w:r>
          </w:p>
        </w:tc>
        <w:tc>
          <w:tcPr>
            <w:tcW w:w="1737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2      </w:t>
            </w:r>
          </w:p>
        </w:tc>
        <w:tc>
          <w:tcPr>
            <w:tcW w:w="1737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3     </w:t>
            </w:r>
          </w:p>
        </w:tc>
        <w:tc>
          <w:tcPr>
            <w:tcW w:w="1737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4      </w:t>
            </w:r>
          </w:p>
        </w:tc>
        <w:tc>
          <w:tcPr>
            <w:tcW w:w="1737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5        </w:t>
            </w:r>
          </w:p>
        </w:tc>
        <w:tc>
          <w:tcPr>
            <w:tcW w:w="1737" w:type="dxa"/>
          </w:tcPr>
          <w:p w:rsidR="00626C8A" w:rsidRDefault="00626C8A" w:rsidP="00100B33">
            <w:pPr>
              <w:autoSpaceDE w:val="0"/>
              <w:autoSpaceDN w:val="0"/>
              <w:adjustRightInd w:val="0"/>
            </w:pPr>
            <w:r>
              <w:t xml:space="preserve">6        </w:t>
            </w:r>
          </w:p>
        </w:tc>
      </w:tr>
      <w:tr w:rsidR="00626C8A" w:rsidRPr="00100B33" w:rsidTr="00100B33">
        <w:tc>
          <w:tcPr>
            <w:tcW w:w="1736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626C8A" w:rsidRPr="00A5333E" w:rsidRDefault="00626C8A" w:rsidP="00A5333E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626C8A" w:rsidRPr="00501433" w:rsidRDefault="00626C8A" w:rsidP="005014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01433">
        <w:rPr>
          <w:b/>
        </w:rPr>
        <w:t>Раздел 3. Об использовании имущества, закрепленного</w:t>
      </w:r>
    </w:p>
    <w:p w:rsidR="00626C8A" w:rsidRPr="00501433" w:rsidRDefault="00626C8A" w:rsidP="00501433">
      <w:pPr>
        <w:autoSpaceDE w:val="0"/>
        <w:autoSpaceDN w:val="0"/>
        <w:adjustRightInd w:val="0"/>
        <w:jc w:val="center"/>
        <w:rPr>
          <w:b/>
        </w:rPr>
      </w:pPr>
      <w:r w:rsidRPr="00501433">
        <w:rPr>
          <w:b/>
        </w:rPr>
        <w:t>за учреждением</w:t>
      </w:r>
    </w:p>
    <w:p w:rsidR="00626C8A" w:rsidRPr="00501433" w:rsidRDefault="00626C8A" w:rsidP="00501433">
      <w:pPr>
        <w:autoSpaceDE w:val="0"/>
        <w:autoSpaceDN w:val="0"/>
        <w:adjustRightInd w:val="0"/>
        <w:jc w:val="both"/>
      </w:pPr>
    </w:p>
    <w:p w:rsidR="00626C8A" w:rsidRPr="00337115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 Общая балансовая (остаточная) стоимость </w:t>
      </w:r>
      <w:r>
        <w:rPr>
          <w:sz w:val="22"/>
          <w:szCs w:val="22"/>
        </w:rPr>
        <w:t>имущества, находящегося у учреждения на праве оперативного 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4466"/>
        <w:gridCol w:w="1260"/>
        <w:gridCol w:w="1344"/>
        <w:gridCol w:w="1349"/>
        <w:gridCol w:w="1356"/>
      </w:tblGrid>
      <w:tr w:rsidR="00626C8A" w:rsidTr="00F81411">
        <w:tc>
          <w:tcPr>
            <w:tcW w:w="646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4466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Балансовая (остаточная) стоимость имущества</w:t>
            </w:r>
          </w:p>
        </w:tc>
        <w:tc>
          <w:tcPr>
            <w:tcW w:w="2604" w:type="dxa"/>
            <w:gridSpan w:val="2"/>
            <w:vAlign w:val="center"/>
          </w:tcPr>
          <w:p w:rsidR="00626C8A" w:rsidRPr="00100B33" w:rsidRDefault="00626C8A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705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626C8A" w:rsidTr="00F81411">
        <w:tc>
          <w:tcPr>
            <w:tcW w:w="646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66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44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1349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56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</w:tr>
      <w:tr w:rsidR="00626C8A" w:rsidTr="00F81411">
        <w:tc>
          <w:tcPr>
            <w:tcW w:w="646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466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4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9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56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</w:t>
            </w:r>
          </w:p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из них </w:t>
            </w:r>
          </w:p>
        </w:tc>
        <w:tc>
          <w:tcPr>
            <w:tcW w:w="1260" w:type="dxa"/>
            <w:vAlign w:val="center"/>
          </w:tcPr>
          <w:p w:rsidR="00626C8A" w:rsidRDefault="00626C8A" w:rsidP="00714A41">
            <w:pPr>
              <w:autoSpaceDE w:val="0"/>
              <w:autoSpaceDN w:val="0"/>
              <w:adjustRightInd w:val="0"/>
              <w:jc w:val="center"/>
            </w:pPr>
            <w:r>
              <w:t>355656,11</w:t>
            </w:r>
          </w:p>
        </w:tc>
        <w:tc>
          <w:tcPr>
            <w:tcW w:w="1344" w:type="dxa"/>
            <w:vAlign w:val="center"/>
          </w:tcPr>
          <w:p w:rsidR="00626C8A" w:rsidRDefault="00626C8A" w:rsidP="00714A41">
            <w:pPr>
              <w:autoSpaceDE w:val="0"/>
              <w:autoSpaceDN w:val="0"/>
              <w:adjustRightInd w:val="0"/>
              <w:jc w:val="center"/>
            </w:pPr>
            <w:r>
              <w:t>264911,17</w:t>
            </w:r>
          </w:p>
        </w:tc>
        <w:tc>
          <w:tcPr>
            <w:tcW w:w="1349" w:type="dxa"/>
            <w:vAlign w:val="center"/>
          </w:tcPr>
          <w:p w:rsidR="00626C8A" w:rsidRDefault="00626C8A" w:rsidP="00F81411">
            <w:pPr>
              <w:autoSpaceDE w:val="0"/>
              <w:autoSpaceDN w:val="0"/>
              <w:adjustRightInd w:val="0"/>
              <w:jc w:val="center"/>
            </w:pPr>
            <w:r>
              <w:t>264911,17</w:t>
            </w:r>
          </w:p>
        </w:tc>
        <w:tc>
          <w:tcPr>
            <w:tcW w:w="1356" w:type="dxa"/>
            <w:vAlign w:val="center"/>
          </w:tcPr>
          <w:p w:rsidR="00626C8A" w:rsidRDefault="00626C8A" w:rsidP="0008128B">
            <w:pPr>
              <w:autoSpaceDE w:val="0"/>
              <w:autoSpaceDN w:val="0"/>
              <w:adjustRightInd w:val="0"/>
              <w:jc w:val="center"/>
            </w:pPr>
            <w:r>
              <w:t>1638011,92</w:t>
            </w: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Недвижимого имущества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9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1.1.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переданного в аренду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9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переданного в безвозмездное пользование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9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Движимого имущества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214517,79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157911,62</w:t>
            </w:r>
          </w:p>
        </w:tc>
        <w:tc>
          <w:tcPr>
            <w:tcW w:w="1349" w:type="dxa"/>
          </w:tcPr>
          <w:p w:rsidR="00626C8A" w:rsidRDefault="00626C8A" w:rsidP="00F81411">
            <w:pPr>
              <w:autoSpaceDE w:val="0"/>
              <w:autoSpaceDN w:val="0"/>
              <w:adjustRightInd w:val="0"/>
              <w:jc w:val="both"/>
            </w:pPr>
            <w:r>
              <w:t>157911,62</w:t>
            </w: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  <w:r>
              <w:t>110380,98</w:t>
            </w: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2.1.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переданного в аренду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9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2.2.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переданного в безвозмездное пользование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F81411">
        <w:tc>
          <w:tcPr>
            <w:tcW w:w="64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2.3.</w:t>
            </w:r>
          </w:p>
        </w:tc>
        <w:tc>
          <w:tcPr>
            <w:tcW w:w="4466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особо ценного</w:t>
            </w:r>
          </w:p>
        </w:tc>
        <w:tc>
          <w:tcPr>
            <w:tcW w:w="1260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141138,32</w:t>
            </w:r>
          </w:p>
        </w:tc>
        <w:tc>
          <w:tcPr>
            <w:tcW w:w="1344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106999,55</w:t>
            </w:r>
          </w:p>
        </w:tc>
        <w:tc>
          <w:tcPr>
            <w:tcW w:w="1349" w:type="dxa"/>
          </w:tcPr>
          <w:p w:rsidR="00626C8A" w:rsidRDefault="00626C8A" w:rsidP="00F81411">
            <w:pPr>
              <w:autoSpaceDE w:val="0"/>
              <w:autoSpaceDN w:val="0"/>
              <w:adjustRightInd w:val="0"/>
              <w:jc w:val="both"/>
            </w:pPr>
            <w:r>
              <w:t>106999,55</w:t>
            </w:r>
          </w:p>
        </w:tc>
        <w:tc>
          <w:tcPr>
            <w:tcW w:w="1356" w:type="dxa"/>
          </w:tcPr>
          <w:p w:rsidR="00626C8A" w:rsidRDefault="00626C8A" w:rsidP="0008128B">
            <w:pPr>
              <w:autoSpaceDE w:val="0"/>
              <w:autoSpaceDN w:val="0"/>
              <w:adjustRightInd w:val="0"/>
              <w:jc w:val="both"/>
            </w:pPr>
            <w:r>
              <w:t>1527730,94</w:t>
            </w:r>
          </w:p>
        </w:tc>
      </w:tr>
    </w:tbl>
    <w:p w:rsidR="00626C8A" w:rsidRPr="00337115" w:rsidRDefault="00626C8A" w:rsidP="00337115">
      <w:pPr>
        <w:autoSpaceDE w:val="0"/>
        <w:autoSpaceDN w:val="0"/>
        <w:adjustRightInd w:val="0"/>
        <w:jc w:val="both"/>
      </w:pPr>
    </w:p>
    <w:p w:rsidR="00626C8A" w:rsidRPr="006B527B" w:rsidRDefault="00626C8A" w:rsidP="00C937E3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Количество и общая площадь объектов </w:t>
      </w:r>
      <w:r>
        <w:rPr>
          <w:sz w:val="22"/>
          <w:szCs w:val="22"/>
        </w:rPr>
        <w:t>недвижимого имущества, находящегося у учреждения на праве оперативного управления</w:t>
      </w:r>
    </w:p>
    <w:p w:rsidR="00626C8A" w:rsidRPr="00337115" w:rsidRDefault="00626C8A" w:rsidP="006B527B">
      <w:pPr>
        <w:autoSpaceDE w:val="0"/>
        <w:autoSpaceDN w:val="0"/>
        <w:adjustRightInd w:val="0"/>
        <w:ind w:left="928"/>
        <w:jc w:val="both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223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626C8A" w:rsidTr="00100B33">
        <w:tc>
          <w:tcPr>
            <w:tcW w:w="573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 № п/п</w:t>
            </w:r>
          </w:p>
        </w:tc>
        <w:tc>
          <w:tcPr>
            <w:tcW w:w="2235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BE038A">
              <w:t xml:space="preserve">Целевое    </w:t>
            </w:r>
            <w:r w:rsidRPr="00BE038A">
              <w:br/>
              <w:t xml:space="preserve">назначение </w:t>
            </w:r>
            <w:r w:rsidRPr="00BE038A">
              <w:br/>
              <w:t xml:space="preserve">(использование)    </w:t>
            </w:r>
            <w:r w:rsidRPr="00BE038A">
              <w:br/>
              <w:t xml:space="preserve">объектов   </w:t>
            </w:r>
            <w:r>
              <w:br/>
              <w:t>недвижимого</w:t>
            </w:r>
            <w:r>
              <w:br/>
              <w:t>имущества *</w:t>
            </w:r>
          </w:p>
        </w:tc>
        <w:tc>
          <w:tcPr>
            <w:tcW w:w="3780" w:type="dxa"/>
            <w:gridSpan w:val="4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Количество объектов недвижимого  </w:t>
            </w:r>
            <w:r w:rsidRPr="00100B33">
              <w:rPr>
                <w:sz w:val="22"/>
                <w:szCs w:val="22"/>
              </w:rPr>
              <w:br/>
              <w:t xml:space="preserve">имущества, находящегося у учреждения на праве оперативного </w:t>
            </w:r>
            <w:r w:rsidRPr="00100B33">
              <w:rPr>
                <w:sz w:val="22"/>
                <w:szCs w:val="22"/>
              </w:rPr>
              <w:br/>
              <w:t>управления</w:t>
            </w:r>
          </w:p>
        </w:tc>
        <w:tc>
          <w:tcPr>
            <w:tcW w:w="3780" w:type="dxa"/>
            <w:gridSpan w:val="4"/>
            <w:vAlign w:val="center"/>
          </w:tcPr>
          <w:p w:rsidR="00626C8A" w:rsidRPr="00F8590B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</w:tr>
      <w:tr w:rsidR="00626C8A" w:rsidTr="00100B33">
        <w:tc>
          <w:tcPr>
            <w:tcW w:w="573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5" w:type="dxa"/>
            <w:vMerge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0" w:type="dxa"/>
            <w:gridSpan w:val="2"/>
            <w:vAlign w:val="center"/>
          </w:tcPr>
          <w:p w:rsidR="00626C8A" w:rsidRPr="00100B33" w:rsidRDefault="00626C8A" w:rsidP="00E95A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626C8A" w:rsidRPr="00100B33" w:rsidRDefault="00626C8A" w:rsidP="00E95A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2011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626C8A" w:rsidRPr="00100B33" w:rsidRDefault="00626C8A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626C8A" w:rsidTr="00100B33">
        <w:tc>
          <w:tcPr>
            <w:tcW w:w="573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  <w:vMerge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223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223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в том числе 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1)</w:t>
            </w:r>
          </w:p>
        </w:tc>
        <w:tc>
          <w:tcPr>
            <w:tcW w:w="2235" w:type="dxa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переданного в аренду</w:t>
            </w: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57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2)</w:t>
            </w:r>
          </w:p>
        </w:tc>
        <w:tc>
          <w:tcPr>
            <w:tcW w:w="223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переданного в    </w:t>
            </w:r>
            <w:r w:rsidRPr="00100B33">
              <w:rPr>
                <w:sz w:val="22"/>
                <w:szCs w:val="22"/>
              </w:rPr>
              <w:br/>
              <w:t xml:space="preserve">безвозмездное    </w:t>
            </w:r>
            <w:r w:rsidRPr="00100B33">
              <w:rPr>
                <w:sz w:val="22"/>
                <w:szCs w:val="22"/>
              </w:rPr>
              <w:br/>
              <w:t>пользование</w:t>
            </w: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26C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26C8A" w:rsidRPr="00BE03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BE038A">
        <w:rPr>
          <w:sz w:val="22"/>
          <w:szCs w:val="22"/>
        </w:rPr>
        <w:t xml:space="preserve"> Установленные категории целевого назначения (использования) объектов недвижимого имущества:</w:t>
      </w:r>
    </w:p>
    <w:p w:rsidR="00626C8A" w:rsidRPr="00BE03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1 - Административного назначения здания (сооружения, помещения);</w:t>
      </w:r>
    </w:p>
    <w:p w:rsidR="00626C8A" w:rsidRDefault="00626C8A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2 - Производственного назначения здания (сооружения, помещения);</w:t>
      </w:r>
    </w:p>
    <w:p w:rsidR="00626C8A" w:rsidRPr="00BE038A" w:rsidRDefault="00626C8A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3 - Складского назначения здания (сооружения, помещения);</w:t>
      </w:r>
    </w:p>
    <w:p w:rsidR="00626C8A" w:rsidRPr="00BE03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4 - Культурно-оздоровительного назначения здания (сооружения, помещения);</w:t>
      </w:r>
    </w:p>
    <w:p w:rsidR="00626C8A" w:rsidRPr="00BE03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5 - Общехозяйственного (технического, вспомогательного) назначения здания (сооружения, помещения);</w:t>
      </w:r>
    </w:p>
    <w:p w:rsidR="00626C8A" w:rsidRPr="00BE038A" w:rsidRDefault="00626C8A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6 - Иного назначения здания (сооружения, помещения).</w:t>
      </w:r>
    </w:p>
    <w:p w:rsidR="00626C8A" w:rsidRPr="002E102F" w:rsidRDefault="00626C8A" w:rsidP="002E102F">
      <w:pPr>
        <w:autoSpaceDE w:val="0"/>
        <w:autoSpaceDN w:val="0"/>
        <w:adjustRightInd w:val="0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D763D4">
        <w:t xml:space="preserve">Объем средств, полученных в отчетном </w:t>
      </w:r>
      <w:r>
        <w:t>периоде</w:t>
      </w:r>
      <w:r w:rsidRPr="00D763D4">
        <w:t xml:space="preserve"> от распоряжения имуществом, находящимся у учреждения на праве оперативного управления</w:t>
      </w:r>
      <w:r>
        <w:t>, в руб.</w:t>
      </w:r>
    </w:p>
    <w:p w:rsidR="00626C8A" w:rsidRDefault="00626C8A" w:rsidP="006B527B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2011</w:t>
      </w:r>
      <w:r w:rsidRPr="006B527B">
        <w:rPr>
          <w:lang w:val="en-US"/>
        </w:rPr>
        <w:t xml:space="preserve"> </w:t>
      </w:r>
      <w:r>
        <w:t>год</w:t>
      </w:r>
    </w:p>
    <w:p w:rsidR="00626C8A" w:rsidRPr="00D01BE2" w:rsidRDefault="00626C8A" w:rsidP="006B527B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626C8A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626C8A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ценное</w:t>
            </w:r>
          </w:p>
        </w:tc>
      </w:tr>
      <w:tr w:rsidR="00626C8A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626C8A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26C8A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1246620,29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1246620,29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493945,61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493945,61</w:t>
            </w:r>
          </w:p>
        </w:tc>
      </w:tr>
    </w:tbl>
    <w:p w:rsidR="00626C8A" w:rsidRDefault="00626C8A" w:rsidP="00D763D4">
      <w:pPr>
        <w:autoSpaceDE w:val="0"/>
        <w:autoSpaceDN w:val="0"/>
        <w:adjustRightInd w:val="0"/>
        <w:jc w:val="both"/>
      </w:pPr>
    </w:p>
    <w:p w:rsidR="00626C8A" w:rsidRDefault="00626C8A" w:rsidP="006B527B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2012 год</w:t>
      </w:r>
    </w:p>
    <w:p w:rsidR="00626C8A" w:rsidRDefault="00626C8A" w:rsidP="006B527B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626C8A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626C8A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ценное</w:t>
            </w:r>
          </w:p>
        </w:tc>
      </w:tr>
      <w:tr w:rsidR="00626C8A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626C8A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26C8A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1246620,29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2754753,29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493945,61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C8A" w:rsidRPr="00BE038A" w:rsidRDefault="00626C8A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</w:tr>
    </w:tbl>
    <w:p w:rsidR="00626C8A" w:rsidRDefault="00626C8A" w:rsidP="006B527B">
      <w:pPr>
        <w:autoSpaceDE w:val="0"/>
        <w:autoSpaceDN w:val="0"/>
        <w:adjustRightInd w:val="0"/>
        <w:ind w:left="928"/>
        <w:jc w:val="both"/>
      </w:pPr>
    </w:p>
    <w:p w:rsidR="00626C8A" w:rsidRDefault="00626C8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Общая б</w:t>
      </w:r>
      <w:r w:rsidRPr="00D763D4">
        <w:t>алансовая (остаточная) стоимость приобретенного имущества в отчетн</w:t>
      </w:r>
      <w:r>
        <w:t>ый</w:t>
      </w:r>
      <w:r w:rsidRPr="00D763D4">
        <w:t xml:space="preserve"> </w:t>
      </w:r>
      <w:r>
        <w:t>период</w:t>
      </w:r>
    </w:p>
    <w:p w:rsidR="00626C8A" w:rsidRDefault="00626C8A" w:rsidP="006B527B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2011</w:t>
      </w:r>
      <w:r w:rsidRPr="006B527B">
        <w:rPr>
          <w:lang w:val="en-US"/>
        </w:rPr>
        <w:t xml:space="preserve"> </w:t>
      </w:r>
      <w:r>
        <w:t>год</w:t>
      </w:r>
    </w:p>
    <w:p w:rsidR="00626C8A" w:rsidRPr="00C615AE" w:rsidRDefault="00626C8A" w:rsidP="006B527B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626C8A" w:rsidTr="00E95AD7">
        <w:tc>
          <w:tcPr>
            <w:tcW w:w="783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>№ п/п</w:t>
            </w:r>
          </w:p>
        </w:tc>
        <w:tc>
          <w:tcPr>
            <w:tcW w:w="1845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</w:rPr>
              <w:t xml:space="preserve">Приобретенного за счет выделенных учредителем средств 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26C8A" w:rsidTr="00E95AD7">
        <w:tc>
          <w:tcPr>
            <w:tcW w:w="783" w:type="dxa"/>
            <w:vMerge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626C8A" w:rsidTr="00E95AD7">
        <w:tc>
          <w:tcPr>
            <w:tcW w:w="783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26C8A" w:rsidTr="00E95AD7">
        <w:tc>
          <w:tcPr>
            <w:tcW w:w="78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Недвижимое имущество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E95AD7">
        <w:tc>
          <w:tcPr>
            <w:tcW w:w="78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626C8A" w:rsidTr="00E95AD7">
        <w:tc>
          <w:tcPr>
            <w:tcW w:w="2628" w:type="dxa"/>
            <w:gridSpan w:val="2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626C8A" w:rsidRDefault="00626C8A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626C8A" w:rsidRDefault="00626C8A" w:rsidP="005556FC">
      <w:pPr>
        <w:autoSpaceDE w:val="0"/>
        <w:autoSpaceDN w:val="0"/>
        <w:adjustRightInd w:val="0"/>
        <w:jc w:val="both"/>
      </w:pPr>
    </w:p>
    <w:p w:rsidR="00626C8A" w:rsidRDefault="00626C8A" w:rsidP="006B527B">
      <w:pPr>
        <w:pStyle w:val="ListParagraph"/>
        <w:numPr>
          <w:ilvl w:val="1"/>
          <w:numId w:val="7"/>
        </w:numPr>
        <w:autoSpaceDE w:val="0"/>
        <w:autoSpaceDN w:val="0"/>
        <w:adjustRightInd w:val="0"/>
        <w:jc w:val="both"/>
      </w:pPr>
      <w:r>
        <w:t>за 2012</w:t>
      </w:r>
      <w:r w:rsidRPr="006B527B">
        <w:rPr>
          <w:lang w:val="en-US"/>
        </w:rPr>
        <w:t xml:space="preserve"> </w:t>
      </w:r>
      <w:r>
        <w:t>год</w:t>
      </w:r>
    </w:p>
    <w:p w:rsidR="00626C8A" w:rsidRPr="00C615AE" w:rsidRDefault="00626C8A" w:rsidP="006B527B">
      <w:pPr>
        <w:pStyle w:val="ListParagraph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626C8A" w:rsidTr="00100B33">
        <w:tc>
          <w:tcPr>
            <w:tcW w:w="783" w:type="dxa"/>
            <w:vMerge w:val="restart"/>
            <w:vAlign w:val="center"/>
          </w:tcPr>
          <w:p w:rsidR="00626C8A" w:rsidRDefault="00626C8A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>№ п/п</w:t>
            </w:r>
          </w:p>
        </w:tc>
        <w:tc>
          <w:tcPr>
            <w:tcW w:w="1845" w:type="dxa"/>
            <w:vMerge w:val="restart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</w:rPr>
              <w:t>Приобретенного за счет выделенных учредителем средств</w:t>
            </w:r>
          </w:p>
        </w:tc>
        <w:tc>
          <w:tcPr>
            <w:tcW w:w="2502" w:type="dxa"/>
            <w:gridSpan w:val="2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626C8A" w:rsidTr="00100B33">
        <w:tc>
          <w:tcPr>
            <w:tcW w:w="783" w:type="dxa"/>
            <w:vMerge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626C8A" w:rsidTr="00100B33">
        <w:tc>
          <w:tcPr>
            <w:tcW w:w="783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626C8A" w:rsidRPr="00100B33" w:rsidRDefault="00626C8A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26C8A" w:rsidTr="00100B33">
        <w:tc>
          <w:tcPr>
            <w:tcW w:w="78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Недвижимое имущество</w:t>
            </w: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783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5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626C8A" w:rsidTr="00100B33">
        <w:tc>
          <w:tcPr>
            <w:tcW w:w="2628" w:type="dxa"/>
            <w:gridSpan w:val="2"/>
          </w:tcPr>
          <w:p w:rsidR="00626C8A" w:rsidRPr="00100B33" w:rsidRDefault="00626C8A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626C8A" w:rsidRDefault="00626C8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26C8A" w:rsidRPr="002646B0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Главный бухгалтер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2646B0">
        <w:rPr>
          <w:rFonts w:ascii="Times New Roman" w:hAnsi="Times New Roman" w:cs="Times New Roman"/>
          <w:sz w:val="22"/>
          <w:szCs w:val="22"/>
        </w:rPr>
        <w:t xml:space="preserve">Директор </w:t>
      </w:r>
    </w:p>
    <w:p w:rsidR="00626C8A" w:rsidRPr="002646B0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646B0">
        <w:rPr>
          <w:rFonts w:ascii="Times New Roman" w:hAnsi="Times New Roman" w:cs="Times New Roman"/>
          <w:sz w:val="22"/>
          <w:szCs w:val="22"/>
        </w:rPr>
        <w:t>_________________ Р.Р.Кильметова</w:t>
      </w:r>
      <w:r w:rsidRPr="002646B0">
        <w:rPr>
          <w:rFonts w:ascii="Times New Roman" w:hAnsi="Times New Roman" w:cs="Times New Roman"/>
          <w:sz w:val="22"/>
          <w:szCs w:val="22"/>
        </w:rPr>
        <w:tab/>
      </w:r>
      <w:r w:rsidRPr="002646B0">
        <w:rPr>
          <w:rFonts w:ascii="Times New Roman" w:hAnsi="Times New Roman" w:cs="Times New Roman"/>
          <w:sz w:val="22"/>
          <w:szCs w:val="22"/>
        </w:rPr>
        <w:tab/>
      </w:r>
      <w:r w:rsidRPr="002646B0">
        <w:rPr>
          <w:rFonts w:ascii="Times New Roman" w:hAnsi="Times New Roman" w:cs="Times New Roman"/>
          <w:sz w:val="22"/>
          <w:szCs w:val="22"/>
        </w:rPr>
        <w:tab/>
      </w:r>
      <w:r w:rsidRPr="002646B0">
        <w:rPr>
          <w:rFonts w:ascii="Times New Roman" w:hAnsi="Times New Roman" w:cs="Times New Roman"/>
          <w:sz w:val="22"/>
          <w:szCs w:val="22"/>
        </w:rPr>
        <w:tab/>
      </w:r>
      <w:r w:rsidRPr="002646B0">
        <w:rPr>
          <w:rFonts w:ascii="Times New Roman" w:hAnsi="Times New Roman" w:cs="Times New Roman"/>
          <w:sz w:val="22"/>
          <w:szCs w:val="22"/>
        </w:rPr>
        <w:tab/>
        <w:t>_________________О.В.Алексеева</w:t>
      </w:r>
    </w:p>
    <w:p w:rsidR="00626C8A" w:rsidRPr="002646B0" w:rsidRDefault="00626C8A" w:rsidP="00802D85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646B0">
        <w:rPr>
          <w:rFonts w:ascii="Times New Roman" w:hAnsi="Times New Roman" w:cs="Times New Roman"/>
          <w:sz w:val="22"/>
          <w:szCs w:val="22"/>
        </w:rPr>
        <w:t xml:space="preserve">«___»   ______2013                                                                                   «___»   ______2013г.     </w:t>
      </w:r>
    </w:p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26C8A" w:rsidRDefault="00626C8A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626C8A" w:rsidRPr="00DA1F12" w:rsidRDefault="00626C8A" w:rsidP="00731B7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26C8A" w:rsidRPr="00DA1F12" w:rsidSect="002762AA">
      <w:footerReference w:type="even" r:id="rId7"/>
      <w:footerReference w:type="default" r:id="rId8"/>
      <w:pgSz w:w="11906" w:h="16838"/>
      <w:pgMar w:top="1134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C8A" w:rsidRDefault="00626C8A">
      <w:r>
        <w:separator/>
      </w:r>
    </w:p>
  </w:endnote>
  <w:endnote w:type="continuationSeparator" w:id="0">
    <w:p w:rsidR="00626C8A" w:rsidRDefault="00626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C8A" w:rsidRDefault="00626C8A" w:rsidP="00AE17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6C8A" w:rsidRDefault="00626C8A" w:rsidP="00AE17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C8A" w:rsidRDefault="00626C8A" w:rsidP="00AE17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C8A" w:rsidRDefault="00626C8A">
      <w:r>
        <w:separator/>
      </w:r>
    </w:p>
  </w:footnote>
  <w:footnote w:type="continuationSeparator" w:id="0">
    <w:p w:rsidR="00626C8A" w:rsidRDefault="00626C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553"/>
    <w:multiLevelType w:val="hybridMultilevel"/>
    <w:tmpl w:val="874E2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EC5B95"/>
    <w:multiLevelType w:val="hybridMultilevel"/>
    <w:tmpl w:val="0C906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8D79D0"/>
    <w:multiLevelType w:val="hybridMultilevel"/>
    <w:tmpl w:val="CBBECAA6"/>
    <w:lvl w:ilvl="0" w:tplc="BCEE8B3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0EF173EA"/>
    <w:multiLevelType w:val="hybridMultilevel"/>
    <w:tmpl w:val="A7109432"/>
    <w:lvl w:ilvl="0" w:tplc="E870C0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A5B0E0D2">
      <w:start w:val="1"/>
      <w:numFmt w:val="decimal"/>
      <w:lvlText w:val="%2)"/>
      <w:lvlJc w:val="left"/>
      <w:pPr>
        <w:tabs>
          <w:tab w:val="num" w:pos="2130"/>
        </w:tabs>
        <w:ind w:left="2130" w:hanging="87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04C54B4"/>
    <w:multiLevelType w:val="hybridMultilevel"/>
    <w:tmpl w:val="80027374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EE0ED0"/>
    <w:multiLevelType w:val="hybridMultilevel"/>
    <w:tmpl w:val="42AAF0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FF1206"/>
    <w:multiLevelType w:val="hybridMultilevel"/>
    <w:tmpl w:val="AFCA450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DB90CE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0C3C7F"/>
    <w:multiLevelType w:val="hybridMultilevel"/>
    <w:tmpl w:val="23EED03C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1D00303D"/>
    <w:multiLevelType w:val="hybridMultilevel"/>
    <w:tmpl w:val="9D6A5C42"/>
    <w:lvl w:ilvl="0" w:tplc="84EA8E40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996446"/>
    <w:multiLevelType w:val="multilevel"/>
    <w:tmpl w:val="AFCA45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271C48"/>
    <w:multiLevelType w:val="hybridMultilevel"/>
    <w:tmpl w:val="827EAF6C"/>
    <w:lvl w:ilvl="0" w:tplc="7DAA7060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9F0C98"/>
    <w:multiLevelType w:val="hybridMultilevel"/>
    <w:tmpl w:val="CB061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F10C34"/>
    <w:multiLevelType w:val="hybridMultilevel"/>
    <w:tmpl w:val="DDBACE12"/>
    <w:lvl w:ilvl="0" w:tplc="CF92AF48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04165B"/>
    <w:multiLevelType w:val="hybridMultilevel"/>
    <w:tmpl w:val="6D747D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7D00B4"/>
    <w:multiLevelType w:val="hybridMultilevel"/>
    <w:tmpl w:val="D2C21172"/>
    <w:lvl w:ilvl="0" w:tplc="A2365D4E">
      <w:start w:val="1"/>
      <w:numFmt w:val="decimal"/>
      <w:lvlText w:val="%1)"/>
      <w:lvlJc w:val="left"/>
      <w:pPr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8A18D6"/>
    <w:multiLevelType w:val="hybridMultilevel"/>
    <w:tmpl w:val="2F6802DE"/>
    <w:lvl w:ilvl="0" w:tplc="FFE472BC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3002E3"/>
    <w:multiLevelType w:val="hybridMultilevel"/>
    <w:tmpl w:val="D248B724"/>
    <w:lvl w:ilvl="0" w:tplc="54687F58">
      <w:start w:val="1"/>
      <w:numFmt w:val="decimal"/>
      <w:lvlText w:val="%1)"/>
      <w:lvlJc w:val="left"/>
      <w:pPr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7677FEE"/>
    <w:multiLevelType w:val="hybridMultilevel"/>
    <w:tmpl w:val="D456A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60AF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A4129B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DA2F84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7"/>
  </w:num>
  <w:num w:numId="3">
    <w:abstractNumId w:val="7"/>
  </w:num>
  <w:num w:numId="4">
    <w:abstractNumId w:val="4"/>
  </w:num>
  <w:num w:numId="5">
    <w:abstractNumId w:val="19"/>
  </w:num>
  <w:num w:numId="6">
    <w:abstractNumId w:val="18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13"/>
  </w:num>
  <w:num w:numId="13">
    <w:abstractNumId w:val="5"/>
  </w:num>
  <w:num w:numId="14">
    <w:abstractNumId w:val="16"/>
  </w:num>
  <w:num w:numId="15">
    <w:abstractNumId w:val="14"/>
  </w:num>
  <w:num w:numId="16">
    <w:abstractNumId w:val="12"/>
  </w:num>
  <w:num w:numId="17">
    <w:abstractNumId w:val="10"/>
  </w:num>
  <w:num w:numId="18">
    <w:abstractNumId w:val="8"/>
  </w:num>
  <w:num w:numId="19">
    <w:abstractNumId w:val="15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B0C"/>
    <w:rsid w:val="000013DC"/>
    <w:rsid w:val="0001773B"/>
    <w:rsid w:val="000226F1"/>
    <w:rsid w:val="00025200"/>
    <w:rsid w:val="00040CC4"/>
    <w:rsid w:val="000568CA"/>
    <w:rsid w:val="00057298"/>
    <w:rsid w:val="000573D7"/>
    <w:rsid w:val="00062D0A"/>
    <w:rsid w:val="00073AEE"/>
    <w:rsid w:val="00075457"/>
    <w:rsid w:val="0008128B"/>
    <w:rsid w:val="00082172"/>
    <w:rsid w:val="00085A76"/>
    <w:rsid w:val="000A2DF0"/>
    <w:rsid w:val="000C2E21"/>
    <w:rsid w:val="000F4DBA"/>
    <w:rsid w:val="000F7FD7"/>
    <w:rsid w:val="00100B33"/>
    <w:rsid w:val="00105106"/>
    <w:rsid w:val="0011183B"/>
    <w:rsid w:val="00114E52"/>
    <w:rsid w:val="00116507"/>
    <w:rsid w:val="001247EC"/>
    <w:rsid w:val="00125BAE"/>
    <w:rsid w:val="00135325"/>
    <w:rsid w:val="00142E64"/>
    <w:rsid w:val="00144E95"/>
    <w:rsid w:val="001469B3"/>
    <w:rsid w:val="0015256F"/>
    <w:rsid w:val="0015423E"/>
    <w:rsid w:val="00160BA9"/>
    <w:rsid w:val="001611C7"/>
    <w:rsid w:val="00163AD3"/>
    <w:rsid w:val="001713BB"/>
    <w:rsid w:val="00186063"/>
    <w:rsid w:val="00186AE7"/>
    <w:rsid w:val="00187F0A"/>
    <w:rsid w:val="001B06B7"/>
    <w:rsid w:val="001C3C98"/>
    <w:rsid w:val="001C5D82"/>
    <w:rsid w:val="001C7F04"/>
    <w:rsid w:val="001D1F71"/>
    <w:rsid w:val="001D5914"/>
    <w:rsid w:val="001D6658"/>
    <w:rsid w:val="001E2642"/>
    <w:rsid w:val="001F061F"/>
    <w:rsid w:val="001F23E7"/>
    <w:rsid w:val="001F2C01"/>
    <w:rsid w:val="001F4122"/>
    <w:rsid w:val="00203D6B"/>
    <w:rsid w:val="002107E6"/>
    <w:rsid w:val="00212235"/>
    <w:rsid w:val="0022181E"/>
    <w:rsid w:val="00224E1B"/>
    <w:rsid w:val="00230769"/>
    <w:rsid w:val="00240D5B"/>
    <w:rsid w:val="00250E07"/>
    <w:rsid w:val="00251306"/>
    <w:rsid w:val="0025176D"/>
    <w:rsid w:val="002572D6"/>
    <w:rsid w:val="002572F7"/>
    <w:rsid w:val="00264318"/>
    <w:rsid w:val="002646B0"/>
    <w:rsid w:val="00266866"/>
    <w:rsid w:val="002762AA"/>
    <w:rsid w:val="00280891"/>
    <w:rsid w:val="00286D65"/>
    <w:rsid w:val="002A0852"/>
    <w:rsid w:val="002A171B"/>
    <w:rsid w:val="002A295C"/>
    <w:rsid w:val="002A3FB2"/>
    <w:rsid w:val="002B3B96"/>
    <w:rsid w:val="002C3E5C"/>
    <w:rsid w:val="002E0354"/>
    <w:rsid w:val="002E102F"/>
    <w:rsid w:val="002E13FE"/>
    <w:rsid w:val="002F1F73"/>
    <w:rsid w:val="002F4A66"/>
    <w:rsid w:val="002F76B3"/>
    <w:rsid w:val="00305D77"/>
    <w:rsid w:val="003077B2"/>
    <w:rsid w:val="00322210"/>
    <w:rsid w:val="00325EEC"/>
    <w:rsid w:val="0033124E"/>
    <w:rsid w:val="00334A45"/>
    <w:rsid w:val="00337115"/>
    <w:rsid w:val="0034285F"/>
    <w:rsid w:val="00344D1E"/>
    <w:rsid w:val="003466DB"/>
    <w:rsid w:val="00350883"/>
    <w:rsid w:val="00375AFE"/>
    <w:rsid w:val="00386067"/>
    <w:rsid w:val="00392BDF"/>
    <w:rsid w:val="003954F9"/>
    <w:rsid w:val="003A147C"/>
    <w:rsid w:val="003B1993"/>
    <w:rsid w:val="003B2D90"/>
    <w:rsid w:val="003B302C"/>
    <w:rsid w:val="003B456B"/>
    <w:rsid w:val="003B5A95"/>
    <w:rsid w:val="003B6A12"/>
    <w:rsid w:val="003C6067"/>
    <w:rsid w:val="003E3BC0"/>
    <w:rsid w:val="003E5AA9"/>
    <w:rsid w:val="003F6D0C"/>
    <w:rsid w:val="00400F8C"/>
    <w:rsid w:val="00403702"/>
    <w:rsid w:val="00412835"/>
    <w:rsid w:val="00412939"/>
    <w:rsid w:val="0041433A"/>
    <w:rsid w:val="00426A01"/>
    <w:rsid w:val="004309E5"/>
    <w:rsid w:val="0043308C"/>
    <w:rsid w:val="00435F9D"/>
    <w:rsid w:val="00440C31"/>
    <w:rsid w:val="00441EF9"/>
    <w:rsid w:val="004449FF"/>
    <w:rsid w:val="00451F11"/>
    <w:rsid w:val="004527D4"/>
    <w:rsid w:val="00455CB5"/>
    <w:rsid w:val="00462143"/>
    <w:rsid w:val="004643BA"/>
    <w:rsid w:val="00464CE6"/>
    <w:rsid w:val="00476016"/>
    <w:rsid w:val="00476C43"/>
    <w:rsid w:val="004775F8"/>
    <w:rsid w:val="00481FBB"/>
    <w:rsid w:val="00485760"/>
    <w:rsid w:val="00492645"/>
    <w:rsid w:val="004B3612"/>
    <w:rsid w:val="004C3C0C"/>
    <w:rsid w:val="004C5471"/>
    <w:rsid w:val="004D41AA"/>
    <w:rsid w:val="004D7DB3"/>
    <w:rsid w:val="004E54F6"/>
    <w:rsid w:val="004E6F69"/>
    <w:rsid w:val="004F1D35"/>
    <w:rsid w:val="004F2AA9"/>
    <w:rsid w:val="004F44D6"/>
    <w:rsid w:val="004F691E"/>
    <w:rsid w:val="004F7E6E"/>
    <w:rsid w:val="005013E9"/>
    <w:rsid w:val="00501433"/>
    <w:rsid w:val="005041F6"/>
    <w:rsid w:val="00510291"/>
    <w:rsid w:val="00511272"/>
    <w:rsid w:val="00514DC8"/>
    <w:rsid w:val="00520177"/>
    <w:rsid w:val="00522C6B"/>
    <w:rsid w:val="00532E1A"/>
    <w:rsid w:val="00532E4E"/>
    <w:rsid w:val="0054064A"/>
    <w:rsid w:val="00544D02"/>
    <w:rsid w:val="00551466"/>
    <w:rsid w:val="005556FC"/>
    <w:rsid w:val="005716E4"/>
    <w:rsid w:val="005745A2"/>
    <w:rsid w:val="00576432"/>
    <w:rsid w:val="00583B90"/>
    <w:rsid w:val="00590EDE"/>
    <w:rsid w:val="0059182A"/>
    <w:rsid w:val="00594544"/>
    <w:rsid w:val="005A4049"/>
    <w:rsid w:val="005A5FC5"/>
    <w:rsid w:val="005B1480"/>
    <w:rsid w:val="005B34CC"/>
    <w:rsid w:val="005B3F33"/>
    <w:rsid w:val="005C4744"/>
    <w:rsid w:val="005D0793"/>
    <w:rsid w:val="005D1135"/>
    <w:rsid w:val="005D216C"/>
    <w:rsid w:val="005E4FD2"/>
    <w:rsid w:val="005F6DD7"/>
    <w:rsid w:val="00607EC5"/>
    <w:rsid w:val="00620CA5"/>
    <w:rsid w:val="006213FF"/>
    <w:rsid w:val="00626C8A"/>
    <w:rsid w:val="00631840"/>
    <w:rsid w:val="0063194B"/>
    <w:rsid w:val="00632CDC"/>
    <w:rsid w:val="00636262"/>
    <w:rsid w:val="00646141"/>
    <w:rsid w:val="006604FB"/>
    <w:rsid w:val="00671D83"/>
    <w:rsid w:val="006732FE"/>
    <w:rsid w:val="0067406A"/>
    <w:rsid w:val="006874F2"/>
    <w:rsid w:val="00694760"/>
    <w:rsid w:val="006978CE"/>
    <w:rsid w:val="006A325C"/>
    <w:rsid w:val="006A3542"/>
    <w:rsid w:val="006A5EF3"/>
    <w:rsid w:val="006B527B"/>
    <w:rsid w:val="006C3A7D"/>
    <w:rsid w:val="006C6E26"/>
    <w:rsid w:val="006E32E0"/>
    <w:rsid w:val="006E6962"/>
    <w:rsid w:val="006E71F4"/>
    <w:rsid w:val="006F14BA"/>
    <w:rsid w:val="006F3E23"/>
    <w:rsid w:val="006F4B0C"/>
    <w:rsid w:val="00712C6A"/>
    <w:rsid w:val="00713171"/>
    <w:rsid w:val="00714A41"/>
    <w:rsid w:val="00714CC0"/>
    <w:rsid w:val="00730AF8"/>
    <w:rsid w:val="00731B77"/>
    <w:rsid w:val="007370DA"/>
    <w:rsid w:val="007405E8"/>
    <w:rsid w:val="00740F67"/>
    <w:rsid w:val="007465BE"/>
    <w:rsid w:val="00765743"/>
    <w:rsid w:val="00767209"/>
    <w:rsid w:val="00773721"/>
    <w:rsid w:val="00782168"/>
    <w:rsid w:val="00785F24"/>
    <w:rsid w:val="007A2FC6"/>
    <w:rsid w:val="007A33A0"/>
    <w:rsid w:val="007B4C00"/>
    <w:rsid w:val="007C707B"/>
    <w:rsid w:val="007E5442"/>
    <w:rsid w:val="007E5FA3"/>
    <w:rsid w:val="007F112A"/>
    <w:rsid w:val="00802D85"/>
    <w:rsid w:val="00821FF7"/>
    <w:rsid w:val="008242AD"/>
    <w:rsid w:val="0082736B"/>
    <w:rsid w:val="00840850"/>
    <w:rsid w:val="008447B6"/>
    <w:rsid w:val="00845E09"/>
    <w:rsid w:val="0084639C"/>
    <w:rsid w:val="00854006"/>
    <w:rsid w:val="00856E0F"/>
    <w:rsid w:val="00861F74"/>
    <w:rsid w:val="00863338"/>
    <w:rsid w:val="00863E83"/>
    <w:rsid w:val="00865737"/>
    <w:rsid w:val="00880653"/>
    <w:rsid w:val="008849E0"/>
    <w:rsid w:val="00886F97"/>
    <w:rsid w:val="00890B09"/>
    <w:rsid w:val="008979F2"/>
    <w:rsid w:val="008A1B78"/>
    <w:rsid w:val="008B5503"/>
    <w:rsid w:val="008C1456"/>
    <w:rsid w:val="008C7042"/>
    <w:rsid w:val="008D5F28"/>
    <w:rsid w:val="008E64A6"/>
    <w:rsid w:val="008F238D"/>
    <w:rsid w:val="008F4361"/>
    <w:rsid w:val="00903CB9"/>
    <w:rsid w:val="00910428"/>
    <w:rsid w:val="00910C52"/>
    <w:rsid w:val="009128DA"/>
    <w:rsid w:val="009236C5"/>
    <w:rsid w:val="0092714C"/>
    <w:rsid w:val="009316DD"/>
    <w:rsid w:val="00934B25"/>
    <w:rsid w:val="00936D58"/>
    <w:rsid w:val="00937B62"/>
    <w:rsid w:val="0095598D"/>
    <w:rsid w:val="009561A0"/>
    <w:rsid w:val="0095791A"/>
    <w:rsid w:val="00981C70"/>
    <w:rsid w:val="00987D7B"/>
    <w:rsid w:val="00994C9A"/>
    <w:rsid w:val="00997675"/>
    <w:rsid w:val="009A5EA1"/>
    <w:rsid w:val="009B493A"/>
    <w:rsid w:val="009C2592"/>
    <w:rsid w:val="009C4EF0"/>
    <w:rsid w:val="009D6F46"/>
    <w:rsid w:val="009F0BE4"/>
    <w:rsid w:val="00A00A85"/>
    <w:rsid w:val="00A040EF"/>
    <w:rsid w:val="00A2599D"/>
    <w:rsid w:val="00A25D56"/>
    <w:rsid w:val="00A32A8A"/>
    <w:rsid w:val="00A32D44"/>
    <w:rsid w:val="00A3562C"/>
    <w:rsid w:val="00A37640"/>
    <w:rsid w:val="00A40215"/>
    <w:rsid w:val="00A51201"/>
    <w:rsid w:val="00A53201"/>
    <w:rsid w:val="00A5333E"/>
    <w:rsid w:val="00A7503B"/>
    <w:rsid w:val="00A775C1"/>
    <w:rsid w:val="00A82B77"/>
    <w:rsid w:val="00A86417"/>
    <w:rsid w:val="00A97D17"/>
    <w:rsid w:val="00AC1C59"/>
    <w:rsid w:val="00AC2047"/>
    <w:rsid w:val="00AC720C"/>
    <w:rsid w:val="00AD7B8F"/>
    <w:rsid w:val="00AE1768"/>
    <w:rsid w:val="00AE42F3"/>
    <w:rsid w:val="00B035E5"/>
    <w:rsid w:val="00B05B51"/>
    <w:rsid w:val="00B05DCA"/>
    <w:rsid w:val="00B0684D"/>
    <w:rsid w:val="00B105EA"/>
    <w:rsid w:val="00B11B58"/>
    <w:rsid w:val="00B15F0E"/>
    <w:rsid w:val="00B22E4D"/>
    <w:rsid w:val="00B242AB"/>
    <w:rsid w:val="00B314A4"/>
    <w:rsid w:val="00B408F1"/>
    <w:rsid w:val="00B430BD"/>
    <w:rsid w:val="00B7175E"/>
    <w:rsid w:val="00B75B58"/>
    <w:rsid w:val="00B81A3E"/>
    <w:rsid w:val="00B90481"/>
    <w:rsid w:val="00BA16F5"/>
    <w:rsid w:val="00BB396E"/>
    <w:rsid w:val="00BD762B"/>
    <w:rsid w:val="00BE038A"/>
    <w:rsid w:val="00C0724F"/>
    <w:rsid w:val="00C07C93"/>
    <w:rsid w:val="00C124C0"/>
    <w:rsid w:val="00C13719"/>
    <w:rsid w:val="00C20899"/>
    <w:rsid w:val="00C2466D"/>
    <w:rsid w:val="00C3463C"/>
    <w:rsid w:val="00C41818"/>
    <w:rsid w:val="00C46676"/>
    <w:rsid w:val="00C504C2"/>
    <w:rsid w:val="00C51C08"/>
    <w:rsid w:val="00C615AE"/>
    <w:rsid w:val="00C71A6D"/>
    <w:rsid w:val="00C74345"/>
    <w:rsid w:val="00C766D9"/>
    <w:rsid w:val="00C76DEE"/>
    <w:rsid w:val="00C937E3"/>
    <w:rsid w:val="00C96F10"/>
    <w:rsid w:val="00C97129"/>
    <w:rsid w:val="00CA7F64"/>
    <w:rsid w:val="00CC7E8E"/>
    <w:rsid w:val="00CD1268"/>
    <w:rsid w:val="00CE39F3"/>
    <w:rsid w:val="00CE417B"/>
    <w:rsid w:val="00CE581E"/>
    <w:rsid w:val="00CF4A99"/>
    <w:rsid w:val="00D01BE2"/>
    <w:rsid w:val="00D03C32"/>
    <w:rsid w:val="00D2089B"/>
    <w:rsid w:val="00D22632"/>
    <w:rsid w:val="00D2314E"/>
    <w:rsid w:val="00D2570C"/>
    <w:rsid w:val="00D262DA"/>
    <w:rsid w:val="00D30BB0"/>
    <w:rsid w:val="00D422D3"/>
    <w:rsid w:val="00D42F80"/>
    <w:rsid w:val="00D444F1"/>
    <w:rsid w:val="00D57CAE"/>
    <w:rsid w:val="00D61250"/>
    <w:rsid w:val="00D62D2F"/>
    <w:rsid w:val="00D64503"/>
    <w:rsid w:val="00D65326"/>
    <w:rsid w:val="00D763D4"/>
    <w:rsid w:val="00D766BB"/>
    <w:rsid w:val="00D84A74"/>
    <w:rsid w:val="00D86EB6"/>
    <w:rsid w:val="00D90B79"/>
    <w:rsid w:val="00D92815"/>
    <w:rsid w:val="00D928C9"/>
    <w:rsid w:val="00D96115"/>
    <w:rsid w:val="00D97FAB"/>
    <w:rsid w:val="00DA1F12"/>
    <w:rsid w:val="00DA3E86"/>
    <w:rsid w:val="00DA70C1"/>
    <w:rsid w:val="00DB185B"/>
    <w:rsid w:val="00DC4315"/>
    <w:rsid w:val="00DD097F"/>
    <w:rsid w:val="00DE22F9"/>
    <w:rsid w:val="00DE757A"/>
    <w:rsid w:val="00DE78DF"/>
    <w:rsid w:val="00DF6336"/>
    <w:rsid w:val="00DF709E"/>
    <w:rsid w:val="00E049B6"/>
    <w:rsid w:val="00E077BE"/>
    <w:rsid w:val="00E1535D"/>
    <w:rsid w:val="00E21285"/>
    <w:rsid w:val="00E21E86"/>
    <w:rsid w:val="00E26EAC"/>
    <w:rsid w:val="00E34FCF"/>
    <w:rsid w:val="00E42968"/>
    <w:rsid w:val="00E44784"/>
    <w:rsid w:val="00E51AFD"/>
    <w:rsid w:val="00E52656"/>
    <w:rsid w:val="00E61CD7"/>
    <w:rsid w:val="00E70BDD"/>
    <w:rsid w:val="00E74A80"/>
    <w:rsid w:val="00E8232F"/>
    <w:rsid w:val="00E90332"/>
    <w:rsid w:val="00E90A34"/>
    <w:rsid w:val="00E91055"/>
    <w:rsid w:val="00E9311D"/>
    <w:rsid w:val="00E942EB"/>
    <w:rsid w:val="00E95AD7"/>
    <w:rsid w:val="00E96C0C"/>
    <w:rsid w:val="00EA357A"/>
    <w:rsid w:val="00EA5268"/>
    <w:rsid w:val="00EB0F80"/>
    <w:rsid w:val="00EB5696"/>
    <w:rsid w:val="00EC7E37"/>
    <w:rsid w:val="00EE1636"/>
    <w:rsid w:val="00EE164B"/>
    <w:rsid w:val="00F01704"/>
    <w:rsid w:val="00F10675"/>
    <w:rsid w:val="00F11B74"/>
    <w:rsid w:val="00F12A00"/>
    <w:rsid w:val="00F16DD3"/>
    <w:rsid w:val="00F206A8"/>
    <w:rsid w:val="00F20734"/>
    <w:rsid w:val="00F20DDF"/>
    <w:rsid w:val="00F24C06"/>
    <w:rsid w:val="00F24D69"/>
    <w:rsid w:val="00F27CD6"/>
    <w:rsid w:val="00F4724D"/>
    <w:rsid w:val="00F566ED"/>
    <w:rsid w:val="00F66132"/>
    <w:rsid w:val="00F72227"/>
    <w:rsid w:val="00F76F28"/>
    <w:rsid w:val="00F81411"/>
    <w:rsid w:val="00F8590B"/>
    <w:rsid w:val="00F93936"/>
    <w:rsid w:val="00F94A9A"/>
    <w:rsid w:val="00FA763E"/>
    <w:rsid w:val="00FB238B"/>
    <w:rsid w:val="00FB672B"/>
    <w:rsid w:val="00FD2D1F"/>
    <w:rsid w:val="00FD5AA3"/>
    <w:rsid w:val="00FE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E8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F4B0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57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8B9"/>
    <w:rPr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AC720C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38B9"/>
    <w:rPr>
      <w:sz w:val="24"/>
      <w:szCs w:val="24"/>
    </w:rPr>
  </w:style>
  <w:style w:type="paragraph" w:customStyle="1" w:styleId="ConsPlusNonformat">
    <w:name w:val="ConsPlusNonformat"/>
    <w:uiPriority w:val="99"/>
    <w:rsid w:val="00FB238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B238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A97D1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E176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38B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E1768"/>
    <w:rPr>
      <w:rFonts w:cs="Times New Roman"/>
    </w:rPr>
  </w:style>
  <w:style w:type="table" w:styleId="TableGrid">
    <w:name w:val="Table Grid"/>
    <w:basedOn w:val="TableNormal"/>
    <w:uiPriority w:val="99"/>
    <w:rsid w:val="009236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2B7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2B77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55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13</Pages>
  <Words>3409</Words>
  <Characters>19434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Admin</dc:creator>
  <cp:keywords/>
  <dc:description/>
  <cp:lastModifiedBy>www.PHILka.RU</cp:lastModifiedBy>
  <cp:revision>2</cp:revision>
  <cp:lastPrinted>2013-02-19T10:12:00Z</cp:lastPrinted>
  <dcterms:created xsi:type="dcterms:W3CDTF">2013-04-05T07:06:00Z</dcterms:created>
  <dcterms:modified xsi:type="dcterms:W3CDTF">2013-04-05T07:06:00Z</dcterms:modified>
</cp:coreProperties>
</file>